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3059E" w14:textId="77777777" w:rsidR="00404549" w:rsidRDefault="00D90411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2012544" behindDoc="0" locked="0" layoutInCell="1" allowOverlap="1" wp14:anchorId="66FD05C5" wp14:editId="7693AA6F">
                <wp:simplePos x="0" y="0"/>
                <wp:positionH relativeFrom="column">
                  <wp:posOffset>-2381250</wp:posOffset>
                </wp:positionH>
                <wp:positionV relativeFrom="paragraph">
                  <wp:posOffset>-419100</wp:posOffset>
                </wp:positionV>
                <wp:extent cx="10131490" cy="6491968"/>
                <wp:effectExtent l="0" t="0" r="22225" b="23495"/>
                <wp:wrapNone/>
                <wp:docPr id="811318715" name="Group 9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s:wsp>
                        <wps:cNvPr id="1119813540" name="Text Box 1119813540"/>
                        <wps:cNvSpPr txBox="1"/>
                        <wps:spPr>
                          <a:xfrm>
                            <a:off x="2889864" y="321869"/>
                            <a:ext cx="1986935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B882FA" w14:textId="77777777" w:rsidR="00D90411" w:rsidRPr="002771A2" w:rsidRDefault="005F43F4" w:rsidP="00D9041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ال</w:t>
                              </w:r>
                              <w:r w:rsidR="00F15E72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 xml:space="preserve">ملف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ال</w:t>
                              </w:r>
                              <w:r w:rsidR="00F15E72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تعريفي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20716474" name="Group 973"/>
                        <wpg:cNvGrpSpPr/>
                        <wpg:grpSpPr>
                          <a:xfrm>
                            <a:off x="0" y="0"/>
                            <a:ext cx="10131490" cy="6491968"/>
                            <a:chOff x="0" y="0"/>
                            <a:chExt cx="10131490" cy="6491968"/>
                          </a:xfrm>
                        </wpg:grpSpPr>
                        <wpg:grpSp>
                          <wpg:cNvPr id="1685280510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1510600937" name="Rectangle 1510600937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87611650" name="Rectangle 587611650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2142504890" name="Group 15"/>
                          <wpg:cNvGrpSpPr/>
                          <wpg:grpSpPr>
                            <a:xfrm>
                              <a:off x="0" y="5534025"/>
                              <a:ext cx="10131490" cy="957943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5259039" name="Rectangle 95259039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168489"/>
                              </a:solidFill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2069438812" name="Rectangle 2069438812"/>
                            <wps:cNvSpPr/>
                            <wps:spPr>
                              <a:xfrm>
                                <a:off x="-903768" y="0"/>
                                <a:ext cx="5847907" cy="9579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168489"/>
                              </a:solidFill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1536104600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2112292944" name="Oval 2112292944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302108089" name="Oval 1302108089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080300642" name="Oval 1080300642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2823720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878553336" name="Oval 1878553336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75478867" name="Oval 575478867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637066880" name="Oval 1637066880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854857020" name="Text Box 1854857020"/>
                          <wps:cNvSpPr txBox="1"/>
                          <wps:spPr>
                            <a:xfrm>
                              <a:off x="1739879" y="2212974"/>
                              <a:ext cx="6997710" cy="18383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D13CED" w14:textId="58FC0B67" w:rsidR="00D90411" w:rsidRPr="002771A2" w:rsidRDefault="00D250D4" w:rsidP="00D90411">
                                <w:pPr>
                                  <w:bidi w:val="0"/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72"/>
                                    <w:szCs w:val="96"/>
                                    <w:rtl/>
                                    <w:lang w:bidi="ar-SY"/>
                                  </w:rPr>
                                </w:pPr>
                                <w:r w:rsidRPr="00D250D4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72"/>
                                    <w:szCs w:val="96"/>
                                    <w:rtl/>
                                    <w:lang w:bidi="ar-SY"/>
                                  </w:rPr>
                                  <w:t>تحليل البيانات باستخدام الذكاء الاصطناعي المستوى الأساسي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987768426" name="Group 22"/>
                          <wpg:cNvGrpSpPr/>
                          <wpg:grpSpPr>
                            <a:xfrm>
                              <a:off x="4419600" y="3952875"/>
                              <a:ext cx="1701240" cy="125988"/>
                              <a:chOff x="0" y="0"/>
                              <a:chExt cx="2658430" cy="196896"/>
                            </a:xfrm>
                            <a:solidFill>
                              <a:schemeClr val="bg1">
                                <a:lumMod val="65000"/>
                              </a:schemeClr>
                            </a:solidFill>
                          </wpg:grpSpPr>
                          <wps:wsp>
                            <wps:cNvPr id="892394987" name="Oval 892394987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43032223" name="Oval 194303222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850802636" name="Oval 1850802636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330529" name="Oval 19330529"/>
                            <wps:cNvSpPr/>
                            <wps:spPr>
                              <a:xfrm>
                                <a:off x="925854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65955551" name="Oval 65955551"/>
                            <wps:cNvSpPr/>
                            <wps:spPr>
                              <a:xfrm>
                                <a:off x="123299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165089" name="Oval 9165089"/>
                            <wps:cNvSpPr/>
                            <wps:spPr>
                              <a:xfrm>
                                <a:off x="154012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87825498" name="Oval 1987825498"/>
                            <wps:cNvSpPr/>
                            <wps:spPr>
                              <a:xfrm>
                                <a:off x="184726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51483890" name="Oval 1251483890"/>
                            <wps:cNvSpPr/>
                            <wps:spPr>
                              <a:xfrm>
                                <a:off x="2154398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80427983" name="Oval 80427983"/>
                            <wps:cNvSpPr/>
                            <wps:spPr>
                              <a:xfrm>
                                <a:off x="2461534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FD05C5" id="Group 974" o:spid="_x0000_s1026" style="position:absolute;left:0;text-align:left;margin-left:-187.5pt;margin-top:-33pt;width:797.75pt;height:511.2pt;z-index:25201254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19813540" o:spid="_x0000_s1027" type="#_x0000_t202" style="position:absolute;left:28898;top:3218;width:198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" filled="f" stroked="f" strokeweight=".5pt">
                  <v:textbox>
                    <w:txbxContent>
                      <w:p w14:paraId="6BB882FA" w14:textId="77777777" w:rsidR="00D90411" w:rsidRPr="002771A2" w:rsidRDefault="005F43F4" w:rsidP="00D9041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ال</w:t>
                        </w:r>
                        <w:r w:rsidR="00F15E72"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 xml:space="preserve">ملف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ال</w:t>
                        </w:r>
                        <w:r w:rsidR="00F15E72"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تعريفي</w:t>
                        </w:r>
                      </w:p>
                    </w:txbxContent>
                  </v:textbox>
                </v:shape>
                <v:group id="Group 973" o:spid="_x0000_s1028" style="position:absolute;width:101314;height:64919" coordsize="101314,64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">
                  <v:group id="Group 15" o:spid="_x0000_s1029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">
                    <v:rect id="Rectangle 1510600937" o:spid="_x0000_s1030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" fillcolor="#a5a5a5 [2092]" stroked="f" strokeweight="1pt"/>
                    <v:rect id="Rectangle 587611650" o:spid="_x0000_s1031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" fillcolor="#a5a5a5 [2092]" stroked="f" strokeweight="1pt"/>
                  </v:group>
                  <v:group id="Group 15" o:spid="_x0000_s1032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">
                    <v:rect id="Rectangle 95259039" o:spid="_x0000_s1033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" fillcolor="#168489" strokecolor="#168489" strokeweight="1pt"/>
                    <v:rect id="Rectangle 2069438812" o:spid="_x0000_s1034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" fillcolor="#168489" strokecolor="#168489" strokeweight="1pt"/>
                  </v:group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">
                    <v:oval id="Oval 2112292944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" filled="f" strokecolor="#168489" strokeweight="1pt">
                      <v:stroke joinstyle="miter"/>
                    </v:oval>
                    <v:oval id="Oval 1302108089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" filled="f" strokecolor="#168489" strokeweight="1pt">
                      <v:stroke joinstyle="miter"/>
                    </v:oval>
                    <v:oval id="Oval 1080300642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">
                    <v:oval id="Oval 1878553336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" filled="f" strokecolor="#168489" strokeweight="1pt">
                      <v:stroke joinstyle="miter"/>
                    </v:oval>
                    <v:oval id="Oval 575478867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" filled="f" strokecolor="#168489" strokeweight="1pt">
                      <v:stroke joinstyle="miter"/>
                    </v:oval>
                    <v:oval id="Oval 1637066880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" filled="f" strokecolor="#168489" strokeweight="1pt">
                      <v:stroke joinstyle="miter"/>
                    </v:oval>
                  </v:group>
                  <v:shape id="Text Box 1854857020" o:spid="_x0000_s1043" type="#_x0000_t202" style="position:absolute;left:17398;top:22129;width:69977;height:18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" filled="f" stroked="f" strokeweight=".5pt">
                    <v:textbox>
                      <w:txbxContent>
                        <w:p w14:paraId="41D13CED" w14:textId="58FC0B67" w:rsidR="00D90411" w:rsidRPr="002771A2" w:rsidRDefault="00D250D4" w:rsidP="00D90411">
                          <w:pPr>
                            <w:bidi w:val="0"/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72"/>
                              <w:szCs w:val="96"/>
                              <w:rtl/>
                              <w:lang w:bidi="ar-SY"/>
                            </w:rPr>
                          </w:pPr>
                          <w:r w:rsidRPr="00D250D4">
                            <w:rPr>
                              <w:rFonts w:ascii="Adobe Arabic" w:hAnsi="Adobe Arabic" w:cs="Adobe Arabic"/>
                              <w:b/>
                              <w:bCs/>
                              <w:sz w:val="72"/>
                              <w:szCs w:val="96"/>
                              <w:rtl/>
                              <w:lang w:bidi="ar-SY"/>
                            </w:rPr>
                            <w:t>تحليل البيانات باستخدام الذكاء الاصطناعي المستوى الأساسي</w:t>
                          </w:r>
                        </w:p>
                      </w:txbxContent>
                    </v:textbox>
                  </v:shape>
  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">
                    <v:oval id="Oval 892394987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" filled="f" stroked="f" strokeweight="1pt">
                      <v:stroke joinstyle="miter"/>
                    </v:oval>
                    <v:oval id="Oval 1943032223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" filled="f" stroked="f" strokeweight="1pt">
                      <v:stroke joinstyle="miter"/>
                    </v:oval>
                    <v:oval id="Oval 185080263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" filled="f" stroked="f" strokeweight="1pt">
                      <v:stroke joinstyle="miter"/>
                    </v:oval>
                    <v:oval id="Oval 19330529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" filled="f" stroked="f" strokeweight="1pt">
                      <v:stroke joinstyle="miter"/>
                    </v:oval>
                    <v:oval id="Oval 65955551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" filled="f" stroked="f" strokeweight="1pt">
                      <v:stroke joinstyle="miter"/>
                    </v:oval>
                    <v:oval id="Oval 9165089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" filled="f" stroked="f" strokeweight="1pt">
                      <v:stroke joinstyle="miter"/>
                    </v:oval>
                    <v:oval id="Oval 1987825498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" filled="f" stroked="f" strokeweight="1pt">
                      <v:stroke joinstyle="miter"/>
                    </v:oval>
                    <v:oval id="Oval 1251483890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" filled="f" stroked="f" strokeweight="1pt">
                      <v:stroke joinstyle="miter"/>
                    </v:oval>
                    <v:oval id="Oval 80427983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" filled="f" stroked="f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</w:p>
    <w:p w14:paraId="3DDB5E3B" w14:textId="77777777" w:rsidR="00F53D08" w:rsidRPr="00F53D08" w:rsidRDefault="00F53D08" w:rsidP="00F53D08">
      <w:pPr>
        <w:rPr>
          <w:rtl/>
        </w:rPr>
      </w:pPr>
    </w:p>
    <w:p w14:paraId="23BAE37D" w14:textId="77777777" w:rsidR="00F53D08" w:rsidRPr="00F53D08" w:rsidRDefault="00F53D08" w:rsidP="00F53D08">
      <w:pPr>
        <w:rPr>
          <w:rtl/>
        </w:rPr>
      </w:pPr>
    </w:p>
    <w:p w14:paraId="53B5F505" w14:textId="77777777" w:rsidR="00F53D08" w:rsidRPr="00F53D08" w:rsidRDefault="00F53D08" w:rsidP="00F53D08">
      <w:pPr>
        <w:rPr>
          <w:rtl/>
        </w:rPr>
      </w:pPr>
    </w:p>
    <w:p w14:paraId="0685AD04" w14:textId="77777777" w:rsidR="00F53D08" w:rsidRPr="00F53D08" w:rsidRDefault="00F53D08" w:rsidP="00F53D08">
      <w:pPr>
        <w:rPr>
          <w:rtl/>
        </w:rPr>
      </w:pPr>
    </w:p>
    <w:p w14:paraId="514B3104" w14:textId="77777777" w:rsidR="00F53D08" w:rsidRPr="00F53D08" w:rsidRDefault="00F53D08" w:rsidP="00F53D08">
      <w:pPr>
        <w:rPr>
          <w:rtl/>
        </w:rPr>
      </w:pPr>
    </w:p>
    <w:p w14:paraId="4CA459FE" w14:textId="77777777" w:rsidR="00F53D08" w:rsidRPr="00F53D08" w:rsidRDefault="00F53D08" w:rsidP="00F53D08">
      <w:pPr>
        <w:rPr>
          <w:rtl/>
        </w:rPr>
      </w:pPr>
    </w:p>
    <w:p w14:paraId="581D428F" w14:textId="77777777" w:rsidR="00F53D08" w:rsidRPr="00F53D08" w:rsidRDefault="00F53D08" w:rsidP="00F53D08">
      <w:pPr>
        <w:rPr>
          <w:rtl/>
        </w:rPr>
      </w:pPr>
    </w:p>
    <w:p w14:paraId="758F4741" w14:textId="77777777" w:rsidR="00F53D08" w:rsidRPr="00F53D08" w:rsidRDefault="00F53D08" w:rsidP="00F53D08">
      <w:pPr>
        <w:rPr>
          <w:rtl/>
        </w:rPr>
      </w:pPr>
    </w:p>
    <w:p w14:paraId="14AD8A9E" w14:textId="12BA3E77" w:rsidR="00E4514E" w:rsidRDefault="00D250D4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5E1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20" w:footer="397" w:gutter="0"/>
          <w:pgNumType w:start="0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2055552" behindDoc="1" locked="0" layoutInCell="1" allowOverlap="1" wp14:anchorId="0DFB1FF1" wp14:editId="55DC9F61">
            <wp:simplePos x="0" y="0"/>
            <wp:positionH relativeFrom="page">
              <wp:posOffset>30480</wp:posOffset>
            </wp:positionH>
            <wp:positionV relativeFrom="paragraph">
              <wp:posOffset>2719070</wp:posOffset>
            </wp:positionV>
            <wp:extent cx="7587204" cy="4102100"/>
            <wp:effectExtent l="0" t="0" r="0" b="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7204" cy="410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AB8891" w14:textId="77777777" w:rsidR="00D80F3F" w:rsidRDefault="00D80F3F" w:rsidP="00B37BEB">
      <w:pPr>
        <w:spacing w:line="276" w:lineRule="auto"/>
        <w:rPr>
          <w:sz w:val="40"/>
          <w:szCs w:val="44"/>
          <w:rtl/>
          <w:lang w:bidi="ar-SY"/>
        </w:rPr>
      </w:pPr>
    </w:p>
    <w:p w14:paraId="2FA31338" w14:textId="77777777" w:rsidR="00FB756E" w:rsidRDefault="005F43F4" w:rsidP="00B37BEB">
      <w:pPr>
        <w:spacing w:line="276" w:lineRule="auto"/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2C13C7FE" wp14:editId="0DEC2468">
                <wp:simplePos x="0" y="0"/>
                <wp:positionH relativeFrom="margin">
                  <wp:align>left</wp:align>
                </wp:positionH>
                <wp:positionV relativeFrom="paragraph">
                  <wp:posOffset>271780</wp:posOffset>
                </wp:positionV>
                <wp:extent cx="5150485" cy="672465"/>
                <wp:effectExtent l="0" t="0" r="0" b="0"/>
                <wp:wrapNone/>
                <wp:docPr id="1789379307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0485" cy="672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56F3EFD" w14:textId="77777777" w:rsidR="005F43F4" w:rsidRPr="00F01FA2" w:rsidRDefault="005F43F4" w:rsidP="005F43F4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lang w:bidi="ar-SY"/>
                              </w:rPr>
                            </w:pPr>
                            <w:r>
                              <w:rPr>
                                <w:rFonts w:ascii="Adobe Arabic" w:eastAsia="GE Dinar One" w:hAnsi="Adobe Arabic" w:cs="Adobe Arabic" w:hint="cs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دليل البرنامج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13C7FE" id="TextBox 34" o:spid="_x0000_s1054" type="#_x0000_t202" style="position:absolute;left:0;text-align:left;margin-left:0;margin-top:21.4pt;width:405.55pt;height:52.95pt;z-index:25203712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" filled="f" stroked="f">
                <v:textbox style="mso-fit-shape-to-text:t">
                  <w:txbxContent>
                    <w:p w14:paraId="156F3EFD" w14:textId="77777777" w:rsidR="005F43F4" w:rsidRPr="00F01FA2" w:rsidRDefault="005F43F4" w:rsidP="005F43F4">
                      <w:pPr>
                        <w:bidi w:val="0"/>
                        <w:jc w:val="center"/>
                        <w:rPr>
                          <w:rFonts w:ascii="Adobe Arabic" w:eastAsia="GE Dinar One" w:hAnsi="Adobe Arabic" w:cs="Adobe Arabic"/>
                          <w:b/>
                          <w:bCs/>
                          <w:kern w:val="24"/>
                          <w:sz w:val="56"/>
                          <w:szCs w:val="56"/>
                          <w:lang w:bidi="ar-SY"/>
                        </w:rPr>
                      </w:pPr>
                      <w:r>
                        <w:rPr>
                          <w:rFonts w:ascii="Adobe Arabic" w:eastAsia="GE Dinar One" w:hAnsi="Adobe Arabic" w:cs="Adobe Arabic" w:hint="cs"/>
                          <w:b/>
                          <w:bCs/>
                          <w:kern w:val="24"/>
                          <w:sz w:val="56"/>
                          <w:szCs w:val="56"/>
                          <w:rtl/>
                          <w:lang w:bidi="ar-SY"/>
                        </w:rPr>
                        <w:t>دليل البرنامج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251E71" w14:textId="77777777"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14:paraId="110D9963" w14:textId="77777777"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14:paraId="51C2379E" w14:textId="59A8AA33" w:rsidR="00D80F3F" w:rsidRDefault="00D80F3F" w:rsidP="00D80F3F">
      <w:pPr>
        <w:rPr>
          <w:sz w:val="40"/>
          <w:szCs w:val="44"/>
          <w:rtl/>
          <w:lang w:bidi="ar-SY"/>
        </w:rPr>
      </w:pPr>
    </w:p>
    <w:p w14:paraId="0A0CFD1E" w14:textId="36965559" w:rsidR="00597B9E" w:rsidRPr="00597B9E" w:rsidRDefault="00597B9E" w:rsidP="00597B9E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B9E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57600" behindDoc="0" locked="0" layoutInCell="1" allowOverlap="1" wp14:anchorId="279645C0" wp14:editId="18784E11">
            <wp:simplePos x="0" y="0"/>
            <wp:positionH relativeFrom="margin">
              <wp:posOffset>5290185</wp:posOffset>
            </wp:positionH>
            <wp:positionV relativeFrom="paragraph">
              <wp:posOffset>4445</wp:posOffset>
            </wp:positionV>
            <wp:extent cx="361950" cy="361950"/>
            <wp:effectExtent l="0" t="0" r="0" b="0"/>
            <wp:wrapSquare wrapText="bothSides"/>
            <wp:docPr id="55" name="Picture 10" descr="Target ">
              <a:extLst xmlns:a="http://schemas.openxmlformats.org/drawingml/2006/main">
                <a:ext uri="{FF2B5EF4-FFF2-40B4-BE49-F238E27FC236}">
                  <a16:creationId xmlns:a16="http://schemas.microsoft.com/office/drawing/2014/main" id="{66B02BB8-44EB-4A70-A85A-D6E6F2612F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 descr="Target ">
                      <a:extLst>
                        <a:ext uri="{FF2B5EF4-FFF2-40B4-BE49-F238E27FC236}">
                          <a16:creationId xmlns:a16="http://schemas.microsoft.com/office/drawing/2014/main" id="{66B02BB8-44EB-4A70-A85A-D6E6F2612FE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7B9E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الهدف العام:</w:t>
      </w:r>
    </w:p>
    <w:p w14:paraId="2F570EDD" w14:textId="77777777" w:rsidR="00597B9E" w:rsidRPr="00597B9E" w:rsidRDefault="00597B9E" w:rsidP="00597B9E">
      <w:pPr>
        <w:spacing w:before="100" w:beforeAutospacing="1" w:after="100" w:afterAutospacing="1" w:line="240" w:lineRule="auto"/>
        <w:ind w:left="135"/>
        <w:jc w:val="both"/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  <w:t>تزويد المشاركين بالمعارف والمهارات الأساسية لتحليل البيانات باستخدام تقنيات وأدوات الذكاء الاصطناعي الحديثة، وتمكينهم من تطبيقها عمليًا على مجموعات بيانات حقيقية لفهم الأنماط واستخلاص النتائج ودعم اتخاذ القرار.</w:t>
      </w:r>
    </w:p>
    <w:p w14:paraId="39E1F925" w14:textId="77777777" w:rsidR="00597B9E" w:rsidRPr="00597B9E" w:rsidRDefault="00597B9E" w:rsidP="00597B9E">
      <w:pPr>
        <w:spacing w:before="100" w:beforeAutospacing="1" w:after="100" w:afterAutospacing="1" w:line="240" w:lineRule="auto"/>
        <w:ind w:left="135"/>
        <w:jc w:val="both"/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58624" behindDoc="0" locked="0" layoutInCell="1" allowOverlap="1" wp14:anchorId="26BE0E8E" wp14:editId="64413699">
            <wp:simplePos x="0" y="0"/>
            <wp:positionH relativeFrom="column">
              <wp:posOffset>5321132</wp:posOffset>
            </wp:positionH>
            <wp:positionV relativeFrom="paragraph">
              <wp:posOffset>355600</wp:posOffset>
            </wp:positionV>
            <wp:extent cx="387067" cy="387067"/>
            <wp:effectExtent l="0" t="0" r="0" b="0"/>
            <wp:wrapSquare wrapText="bothSides"/>
            <wp:docPr id="533843340" name="Picture 12" descr="Goal ">
              <a:extLst xmlns:a="http://schemas.openxmlformats.org/drawingml/2006/main">
                <a:ext uri="{FF2B5EF4-FFF2-40B4-BE49-F238E27FC236}">
                  <a16:creationId xmlns:a16="http://schemas.microsoft.com/office/drawing/2014/main" id="{6AAC65D2-809B-40D1-8116-2840536173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Picture 12" descr="Goal ">
                      <a:extLst>
                        <a:ext uri="{FF2B5EF4-FFF2-40B4-BE49-F238E27FC236}">
                          <a16:creationId xmlns:a16="http://schemas.microsoft.com/office/drawing/2014/main" id="{6AAC65D2-809B-40D1-8116-28405361734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67" cy="3870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1FD782" w14:textId="77777777" w:rsidR="00597B9E" w:rsidRPr="00597B9E" w:rsidRDefault="00597B9E" w:rsidP="00597B9E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B9E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الأهداف التفصيلية:</w:t>
      </w:r>
    </w:p>
    <w:p w14:paraId="399B729D" w14:textId="77777777" w:rsidR="00597B9E" w:rsidRPr="00597B9E" w:rsidRDefault="00597B9E" w:rsidP="00597B9E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  <w:t>التعرف على مفهوم الذكاء الاصطناعي ودوره في تحليل البيانات.</w:t>
      </w:r>
    </w:p>
    <w:p w14:paraId="1B88C974" w14:textId="77777777" w:rsidR="00597B9E" w:rsidRPr="00597B9E" w:rsidRDefault="00597B9E" w:rsidP="00597B9E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  <w:t>فهم دورة حياة تحليل البيانات من جمعها إلى تفسيرها.</w:t>
      </w:r>
    </w:p>
    <w:p w14:paraId="69A52780" w14:textId="77777777" w:rsidR="00597B9E" w:rsidRPr="00597B9E" w:rsidRDefault="00597B9E" w:rsidP="00597B9E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  <w:t>التعرف على أبرز أدوات الذكاء الاصطناعي المستخدمة في تحليل البيانات (</w:t>
      </w: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</w:rPr>
        <w:t>ChatGPT</w:t>
      </w: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  <w:t>، </w:t>
      </w: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</w:rPr>
        <w:t>Power BI</w:t>
      </w: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  <w:t>، </w:t>
      </w: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</w:rPr>
        <w:t>Google Colab</w:t>
      </w: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  <w:t>، </w:t>
      </w: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</w:rPr>
        <w:t>Tableau</w:t>
      </w: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  <w:t>).</w:t>
      </w:r>
    </w:p>
    <w:p w14:paraId="7FE95AD3" w14:textId="77777777" w:rsidR="00597B9E" w:rsidRPr="00597B9E" w:rsidRDefault="00597B9E" w:rsidP="00597B9E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  <w:t>تطبيق أساليب تحليل البيانات باستخدام أدوات الذكاء الاصطناعي في سيناريوهات عملية.</w:t>
      </w:r>
    </w:p>
    <w:p w14:paraId="364E3E20" w14:textId="77777777" w:rsidR="00597B9E" w:rsidRPr="00597B9E" w:rsidRDefault="00597B9E" w:rsidP="00597B9E">
      <w:pPr>
        <w:numPr>
          <w:ilvl w:val="0"/>
          <w:numId w:val="8"/>
        </w:numPr>
        <w:spacing w:before="100" w:beforeAutospacing="1" w:after="100" w:afterAutospacing="1" w:line="240" w:lineRule="auto"/>
        <w:jc w:val="left"/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  <w:t>اكتساب مهارات إعداد تقارير ذكية وتصورات بيانية مدعومة بالذكاء الاصطناعي.</w:t>
      </w:r>
      <w:r w:rsidRPr="00597B9E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59648" behindDoc="0" locked="0" layoutInCell="1" allowOverlap="1" wp14:anchorId="34D883B1" wp14:editId="7140FDA8">
            <wp:simplePos x="0" y="0"/>
            <wp:positionH relativeFrom="margin">
              <wp:posOffset>5295097</wp:posOffset>
            </wp:positionH>
            <wp:positionV relativeFrom="paragraph">
              <wp:posOffset>367665</wp:posOffset>
            </wp:positionV>
            <wp:extent cx="431820" cy="431820"/>
            <wp:effectExtent l="0" t="0" r="6350" b="6350"/>
            <wp:wrapSquare wrapText="bothSides"/>
            <wp:docPr id="970749755" name="Picture 14" descr="Potential customers ">
              <a:extLst xmlns:a="http://schemas.openxmlformats.org/drawingml/2006/main">
                <a:ext uri="{FF2B5EF4-FFF2-40B4-BE49-F238E27FC236}">
                  <a16:creationId xmlns:a16="http://schemas.microsoft.com/office/drawing/2014/main" id="{CB70B8E1-B741-4ABC-BF9D-2EA395D15B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Picture 14" descr="Potential customers ">
                      <a:extLst>
                        <a:ext uri="{FF2B5EF4-FFF2-40B4-BE49-F238E27FC236}">
                          <a16:creationId xmlns:a16="http://schemas.microsoft.com/office/drawing/2014/main" id="{CB70B8E1-B741-4ABC-BF9D-2EA395D15BB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20" cy="431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B213A2" w14:textId="77777777" w:rsidR="00597B9E" w:rsidRPr="00597B9E" w:rsidRDefault="00597B9E" w:rsidP="00597B9E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B9E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الفئة المستهدفة:</w:t>
      </w:r>
    </w:p>
    <w:p w14:paraId="34A82F07" w14:textId="77777777" w:rsidR="00597B9E" w:rsidRPr="00597B9E" w:rsidRDefault="00597B9E" w:rsidP="00597B9E">
      <w:pPr>
        <w:numPr>
          <w:ilvl w:val="0"/>
          <w:numId w:val="9"/>
        </w:numPr>
        <w:spacing w:before="100" w:beforeAutospacing="1" w:after="100" w:afterAutospacing="1" w:line="240" w:lineRule="auto"/>
        <w:jc w:val="left"/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  <w:t>محللو البيانات المبتدئون.</w:t>
      </w:r>
    </w:p>
    <w:p w14:paraId="3320FF14" w14:textId="77777777" w:rsidR="00597B9E" w:rsidRPr="00597B9E" w:rsidRDefault="00597B9E" w:rsidP="00597B9E">
      <w:pPr>
        <w:numPr>
          <w:ilvl w:val="0"/>
          <w:numId w:val="9"/>
        </w:numPr>
        <w:spacing w:before="100" w:beforeAutospacing="1" w:after="100" w:afterAutospacing="1" w:line="240" w:lineRule="auto"/>
        <w:jc w:val="left"/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  <w:t>موظفو إدارات تقنية المعلومات والتحول الرقمي.</w:t>
      </w:r>
    </w:p>
    <w:p w14:paraId="13E66C73" w14:textId="77777777" w:rsidR="00597B9E" w:rsidRPr="00597B9E" w:rsidRDefault="00597B9E" w:rsidP="00597B9E">
      <w:pPr>
        <w:numPr>
          <w:ilvl w:val="0"/>
          <w:numId w:val="9"/>
        </w:numPr>
        <w:spacing w:before="100" w:beforeAutospacing="1" w:after="100" w:afterAutospacing="1" w:line="240" w:lineRule="auto"/>
        <w:jc w:val="left"/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  <w:t>الباحثون والمحللون الإحصائيون.</w:t>
      </w:r>
    </w:p>
    <w:p w14:paraId="2A454749" w14:textId="3697F3DA" w:rsidR="0046609B" w:rsidRPr="00597B9E" w:rsidRDefault="00597B9E" w:rsidP="00597B9E">
      <w:pPr>
        <w:numPr>
          <w:ilvl w:val="0"/>
          <w:numId w:val="9"/>
        </w:numPr>
        <w:spacing w:before="100" w:beforeAutospacing="1" w:after="100" w:afterAutospacing="1" w:line="240" w:lineRule="auto"/>
        <w:jc w:val="left"/>
        <w:rPr>
          <w:rFonts w:ascii="Sakkal Majalla" w:eastAsia="Times New Roman" w:hAnsi="Sakkal Majalla" w:cs="Sakkal Majalla"/>
          <w:color w:val="000000" w:themeColor="text1"/>
          <w:sz w:val="34"/>
          <w:szCs w:val="34"/>
        </w:rPr>
      </w:pPr>
      <w:r w:rsidRPr="00597B9E">
        <w:rPr>
          <w:rFonts w:ascii="Sakkal Majalla" w:eastAsia="Times New Roman" w:hAnsi="Sakkal Majalla" w:cs="Sakkal Majalla"/>
          <w:color w:val="000000" w:themeColor="text1"/>
          <w:sz w:val="34"/>
          <w:szCs w:val="34"/>
          <w:rtl/>
        </w:rPr>
        <w:t>طلاب التخصصات العلمية والإدارية المهتمون بتحليل البيانات.</w:t>
      </w:r>
    </w:p>
    <w:p w14:paraId="3ECC92A9" w14:textId="77777777" w:rsidR="0046609B" w:rsidRDefault="0046609B" w:rsidP="0046609B">
      <w:pPr>
        <w:spacing w:line="276" w:lineRule="auto"/>
        <w:jc w:val="both"/>
        <w:rPr>
          <w:rFonts w:ascii="Sakkal Majalla" w:hAnsi="Sakkal Majalla" w:cs="Sakkal Majalla"/>
          <w:color w:val="000000" w:themeColor="text1"/>
          <w:sz w:val="34"/>
          <w:szCs w:val="34"/>
          <w:rtl/>
        </w:rPr>
        <w:sectPr w:rsidR="0046609B" w:rsidSect="005E1791">
          <w:headerReference w:type="default" r:id="rId18"/>
          <w:pgSz w:w="11906" w:h="16838" w:code="9"/>
          <w:pgMar w:top="1440" w:right="1440" w:bottom="1440" w:left="1440" w:header="720" w:footer="397" w:gutter="0"/>
          <w:pgNumType w:start="1"/>
          <w:cols w:space="720"/>
          <w:docGrid w:linePitch="381"/>
        </w:sectPr>
      </w:pPr>
    </w:p>
    <w:p w14:paraId="631D47AD" w14:textId="77777777" w:rsidR="00597B9E" w:rsidRPr="00597B9E" w:rsidRDefault="00597B9E" w:rsidP="00597B9E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B9E">
        <w:rPr>
          <w:rFonts w:cs="Sakkal Majalla"/>
          <w:noProof/>
          <w:color w:val="000000" w:themeColor="text1"/>
          <w:szCs w:val="34"/>
        </w:rPr>
        <w:lastRenderedPageBreak/>
        <w:drawing>
          <wp:anchor distT="0" distB="0" distL="114300" distR="114300" simplePos="0" relativeHeight="252062720" behindDoc="0" locked="0" layoutInCell="1" allowOverlap="1" wp14:anchorId="55885E26" wp14:editId="14B9F0D1">
            <wp:simplePos x="0" y="0"/>
            <wp:positionH relativeFrom="column">
              <wp:posOffset>5092523</wp:posOffset>
            </wp:positionH>
            <wp:positionV relativeFrom="paragraph">
              <wp:posOffset>361034</wp:posOffset>
            </wp:positionV>
            <wp:extent cx="457200" cy="457200"/>
            <wp:effectExtent l="0" t="0" r="0" b="0"/>
            <wp:wrapSquare wrapText="bothSides"/>
            <wp:docPr id="1608693945" name="Picture 1608693945" descr="Itera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Iteration 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53A2FE" w14:textId="77777777" w:rsidR="00597B9E" w:rsidRPr="00597B9E" w:rsidRDefault="00597B9E" w:rsidP="00597B9E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B9E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t>نواتج التعلّم</w:t>
      </w:r>
      <w:r w:rsidRPr="00597B9E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:</w:t>
      </w:r>
    </w:p>
    <w:p w14:paraId="24A0E0BD" w14:textId="77777777" w:rsidR="00597B9E" w:rsidRPr="00597B9E" w:rsidRDefault="00597B9E" w:rsidP="00597B9E">
      <w:pPr>
        <w:spacing w:after="160" w:line="259" w:lineRule="auto"/>
        <w:jc w:val="both"/>
        <w:rPr>
          <w:rFonts w:cs="Sakkal Majalla"/>
          <w:color w:val="C00000"/>
          <w:szCs w:val="34"/>
          <w:rtl/>
        </w:rPr>
      </w:pPr>
      <w:r w:rsidRPr="00597B9E">
        <w:rPr>
          <w:rFonts w:cs="Sakkal Majalla"/>
          <w:color w:val="C00000"/>
          <w:szCs w:val="34"/>
          <w:rtl/>
        </w:rPr>
        <w:t>1. المعارف</w:t>
      </w:r>
    </w:p>
    <w:p w14:paraId="4ADA6CE1" w14:textId="4920CD64" w:rsidR="00597B9E" w:rsidRPr="00597B9E" w:rsidRDefault="00973809" w:rsidP="00597B9E">
      <w:pPr>
        <w:spacing w:after="160" w:line="259" w:lineRule="auto"/>
        <w:jc w:val="both"/>
        <w:rPr>
          <w:rFonts w:cs="Sakkal Majalla"/>
          <w:color w:val="000000" w:themeColor="text1"/>
          <w:szCs w:val="34"/>
          <w:rtl/>
        </w:rPr>
      </w:pPr>
      <w:hyperlink r:id="rId20" w:history="1">
        <w:r w:rsidR="00597B9E" w:rsidRPr="00973809">
          <w:rPr>
            <w:rStyle w:val="Hyperlink"/>
            <w:rFonts w:cs="Sakkal Majalla"/>
            <w:szCs w:val="34"/>
            <w:rtl/>
          </w:rPr>
          <w:t>سيكون المتدرب قادراً على:</w:t>
        </w:r>
      </w:hyperlink>
    </w:p>
    <w:p w14:paraId="388FD2C0" w14:textId="77777777" w:rsidR="00597B9E" w:rsidRPr="00597B9E" w:rsidRDefault="00597B9E" w:rsidP="00597B9E">
      <w:pPr>
        <w:numPr>
          <w:ilvl w:val="1"/>
          <w:numId w:val="10"/>
        </w:numPr>
        <w:spacing w:after="160" w:line="259" w:lineRule="auto"/>
        <w:contextualSpacing/>
        <w:jc w:val="left"/>
        <w:rPr>
          <w:rFonts w:ascii="Sakkal Majalla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hAnsi="Sakkal Majalla" w:cs="Sakkal Majalla"/>
          <w:color w:val="000000" w:themeColor="text1"/>
          <w:sz w:val="34"/>
          <w:szCs w:val="34"/>
          <w:rtl/>
        </w:rPr>
        <w:t>فهم المفاهيم الأساسية للذكاء الاصطناعي والتعلم الآلي، وتمييز الأنواع المختلفة للتعلم الآلي (الموجه، غير الموجه، والمعزز) وتطبيقاتها المختلفة.</w:t>
      </w:r>
    </w:p>
    <w:p w14:paraId="0094CF85" w14:textId="77777777" w:rsidR="00597B9E" w:rsidRPr="00597B9E" w:rsidRDefault="00597B9E" w:rsidP="00597B9E">
      <w:pPr>
        <w:numPr>
          <w:ilvl w:val="1"/>
          <w:numId w:val="10"/>
        </w:numPr>
        <w:spacing w:after="160" w:line="259" w:lineRule="auto"/>
        <w:contextualSpacing/>
        <w:jc w:val="left"/>
        <w:rPr>
          <w:rFonts w:ascii="Sakkal Majalla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hAnsi="Sakkal Majalla" w:cs="Sakkal Majalla"/>
          <w:color w:val="000000" w:themeColor="text1"/>
          <w:sz w:val="34"/>
          <w:szCs w:val="34"/>
          <w:rtl/>
        </w:rPr>
        <w:t>إدراك مراحل عملية تحليل البيانات باستخدام الذكاء الاصطناعي بدءاً من جمع البيانات وتنظيفها، مروراً ببناء النماذج وتدريبها، وصولاً إلى التقييم والتطبيق.</w:t>
      </w:r>
    </w:p>
    <w:p w14:paraId="67E9C488" w14:textId="77777777" w:rsidR="00597B9E" w:rsidRPr="00597B9E" w:rsidRDefault="00597B9E" w:rsidP="00597B9E">
      <w:pPr>
        <w:numPr>
          <w:ilvl w:val="1"/>
          <w:numId w:val="10"/>
        </w:numPr>
        <w:spacing w:after="160" w:line="259" w:lineRule="auto"/>
        <w:contextualSpacing/>
        <w:jc w:val="left"/>
        <w:rPr>
          <w:rFonts w:ascii="Sakkal Majalla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hAnsi="Sakkal Majalla" w:cs="Sakkal Majalla"/>
          <w:color w:val="000000" w:themeColor="text1"/>
          <w:sz w:val="34"/>
          <w:szCs w:val="34"/>
          <w:rtl/>
        </w:rPr>
        <w:t>استيعاب المبادئ الرياضية والإحصائية الأساسية التي تقوم عليها خوارزميات التعلم الآلي، وفهم آلية عمل نماذج التصنيف والانحدار والتجميع والشبكات العصبية.</w:t>
      </w:r>
    </w:p>
    <w:p w14:paraId="0E257D7C" w14:textId="77777777" w:rsidR="00597B9E" w:rsidRPr="00597B9E" w:rsidRDefault="00597B9E" w:rsidP="00597B9E">
      <w:pPr>
        <w:spacing w:after="160" w:line="259" w:lineRule="auto"/>
        <w:jc w:val="both"/>
        <w:rPr>
          <w:rFonts w:cs="Sakkal Majalla"/>
          <w:color w:val="C00000"/>
          <w:szCs w:val="34"/>
          <w:rtl/>
        </w:rPr>
      </w:pPr>
      <w:r w:rsidRPr="00597B9E">
        <w:rPr>
          <w:rFonts w:cs="Sakkal Majalla"/>
          <w:color w:val="C00000"/>
          <w:szCs w:val="34"/>
          <w:rtl/>
        </w:rPr>
        <w:t>2. المهارات</w:t>
      </w:r>
    </w:p>
    <w:p w14:paraId="4F4BC873" w14:textId="2EF5937F" w:rsidR="00597B9E" w:rsidRPr="00597B9E" w:rsidRDefault="00973809" w:rsidP="00597B9E">
      <w:pPr>
        <w:spacing w:after="160" w:line="259" w:lineRule="auto"/>
        <w:jc w:val="both"/>
        <w:rPr>
          <w:rFonts w:cs="Sakkal Majalla"/>
          <w:color w:val="000000" w:themeColor="text1"/>
          <w:szCs w:val="34"/>
          <w:rtl/>
        </w:rPr>
      </w:pPr>
      <w:hyperlink r:id="rId21" w:history="1">
        <w:r w:rsidR="00597B9E" w:rsidRPr="00973809">
          <w:rPr>
            <w:rStyle w:val="Hyperlink"/>
            <w:rFonts w:cs="Sakkal Majalla"/>
            <w:szCs w:val="34"/>
            <w:rtl/>
          </w:rPr>
          <w:t>سيكون المتدرب قادراً على:</w:t>
        </w:r>
      </w:hyperlink>
    </w:p>
    <w:p w14:paraId="2955CBC8" w14:textId="77777777" w:rsidR="00597B9E" w:rsidRPr="00597B9E" w:rsidRDefault="00597B9E" w:rsidP="00597B9E">
      <w:pPr>
        <w:numPr>
          <w:ilvl w:val="1"/>
          <w:numId w:val="11"/>
        </w:numPr>
        <w:spacing w:after="160" w:line="259" w:lineRule="auto"/>
        <w:contextualSpacing/>
        <w:jc w:val="left"/>
        <w:rPr>
          <w:rFonts w:ascii="Sakkal Majalla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hAnsi="Sakkal Majalla" w:cs="Sakkal Majalla"/>
          <w:color w:val="000000" w:themeColor="text1"/>
          <w:sz w:val="34"/>
          <w:szCs w:val="34"/>
          <w:rtl/>
        </w:rPr>
        <w:t xml:space="preserve">تطبيق لغة البرمجة </w:t>
      </w:r>
      <w:r w:rsidRPr="00597B9E">
        <w:rPr>
          <w:rFonts w:ascii="Sakkal Majalla" w:hAnsi="Sakkal Majalla" w:cs="Sakkal Majalla"/>
          <w:color w:val="000000" w:themeColor="text1"/>
          <w:sz w:val="34"/>
          <w:szCs w:val="34"/>
        </w:rPr>
        <w:t>Python</w:t>
      </w:r>
      <w:r w:rsidRPr="00597B9E">
        <w:rPr>
          <w:rFonts w:ascii="Sakkal Majalla" w:hAnsi="Sakkal Majalla" w:cs="Sakkal Majalla"/>
          <w:color w:val="000000" w:themeColor="text1"/>
          <w:sz w:val="34"/>
          <w:szCs w:val="34"/>
          <w:rtl/>
        </w:rPr>
        <w:t xml:space="preserve"> واستخدام المكتبات الأساسية (</w:t>
      </w:r>
      <w:r w:rsidRPr="00597B9E">
        <w:rPr>
          <w:rFonts w:ascii="Sakkal Majalla" w:hAnsi="Sakkal Majalla" w:cs="Sakkal Majalla"/>
          <w:color w:val="000000" w:themeColor="text1"/>
          <w:sz w:val="34"/>
          <w:szCs w:val="34"/>
        </w:rPr>
        <w:t>Pandas, NumPy, Scikit-learn, Matplotlib</w:t>
      </w:r>
      <w:r w:rsidRPr="00597B9E">
        <w:rPr>
          <w:rFonts w:ascii="Sakkal Majalla" w:hAnsi="Sakkal Majalla" w:cs="Sakkal Majalla"/>
          <w:color w:val="000000" w:themeColor="text1"/>
          <w:sz w:val="34"/>
          <w:szCs w:val="34"/>
          <w:rtl/>
        </w:rPr>
        <w:t>) في معالجة وتحليل البيانات وبناء نماذج التعلم الآلي.</w:t>
      </w:r>
    </w:p>
    <w:p w14:paraId="5B776FA0" w14:textId="77777777" w:rsidR="00597B9E" w:rsidRPr="00597B9E" w:rsidRDefault="00597B9E" w:rsidP="00597B9E">
      <w:pPr>
        <w:numPr>
          <w:ilvl w:val="1"/>
          <w:numId w:val="11"/>
        </w:numPr>
        <w:spacing w:after="160" w:line="259" w:lineRule="auto"/>
        <w:contextualSpacing/>
        <w:jc w:val="left"/>
        <w:rPr>
          <w:rFonts w:ascii="Sakkal Majalla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hAnsi="Sakkal Majalla" w:cs="Sakkal Majalla"/>
          <w:color w:val="000000" w:themeColor="text1"/>
          <w:sz w:val="34"/>
          <w:szCs w:val="34"/>
          <w:rtl/>
        </w:rPr>
        <w:t xml:space="preserve">بناء وتدريب وتقييم نماذج التعلم الآلي المختلفة (الانحدار الخطي، الانحدار اللوجستي، أشجار القرار، الغابات العشوائية، </w:t>
      </w:r>
      <w:r w:rsidRPr="00597B9E">
        <w:rPr>
          <w:rFonts w:ascii="Sakkal Majalla" w:hAnsi="Sakkal Majalla" w:cs="Sakkal Majalla"/>
          <w:color w:val="000000" w:themeColor="text1"/>
          <w:sz w:val="34"/>
          <w:szCs w:val="34"/>
        </w:rPr>
        <w:t>K-means</w:t>
      </w:r>
      <w:r w:rsidRPr="00597B9E">
        <w:rPr>
          <w:rFonts w:ascii="Sakkal Majalla" w:hAnsi="Sakkal Majalla" w:cs="Sakkal Majalla"/>
          <w:color w:val="000000" w:themeColor="text1"/>
          <w:sz w:val="34"/>
          <w:szCs w:val="34"/>
          <w:rtl/>
        </w:rPr>
        <w:t>) وتطبيقها على بيانات حقيقية.</w:t>
      </w:r>
    </w:p>
    <w:p w14:paraId="10024144" w14:textId="77777777" w:rsidR="00597B9E" w:rsidRPr="00597B9E" w:rsidRDefault="00597B9E" w:rsidP="00597B9E">
      <w:pPr>
        <w:numPr>
          <w:ilvl w:val="1"/>
          <w:numId w:val="11"/>
        </w:numPr>
        <w:spacing w:after="160" w:line="259" w:lineRule="auto"/>
        <w:contextualSpacing/>
        <w:jc w:val="left"/>
        <w:rPr>
          <w:rFonts w:ascii="Sakkal Majalla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hAnsi="Sakkal Majalla" w:cs="Sakkal Majalla"/>
          <w:color w:val="000000" w:themeColor="text1"/>
          <w:sz w:val="34"/>
          <w:szCs w:val="34"/>
          <w:rtl/>
        </w:rPr>
        <w:t>إجراء عمليات تنظيف البيانات ومعالجة القيم المفقودة والشاذة، وتحويل البيانات وهندسة الميزات، وتصور البيانات باستخدام أدوات التصور المختلفة.</w:t>
      </w:r>
    </w:p>
    <w:p w14:paraId="418E9602" w14:textId="77777777" w:rsidR="00597B9E" w:rsidRPr="00597B9E" w:rsidRDefault="00597B9E" w:rsidP="00597B9E">
      <w:pPr>
        <w:spacing w:after="160" w:line="259" w:lineRule="auto"/>
        <w:jc w:val="both"/>
        <w:rPr>
          <w:rFonts w:cs="Sakkal Majalla"/>
          <w:color w:val="C00000"/>
          <w:szCs w:val="34"/>
          <w:rtl/>
        </w:rPr>
      </w:pPr>
      <w:r w:rsidRPr="00597B9E">
        <w:rPr>
          <w:rFonts w:cs="Sakkal Majalla"/>
          <w:color w:val="C00000"/>
          <w:szCs w:val="34"/>
          <w:rtl/>
        </w:rPr>
        <w:t>3. الجدارات</w:t>
      </w:r>
    </w:p>
    <w:p w14:paraId="161DAF6F" w14:textId="3CF1650E" w:rsidR="00597B9E" w:rsidRPr="00597B9E" w:rsidRDefault="00973809" w:rsidP="00597B9E">
      <w:pPr>
        <w:spacing w:after="160" w:line="259" w:lineRule="auto"/>
        <w:jc w:val="both"/>
        <w:rPr>
          <w:rFonts w:cs="Sakkal Majalla"/>
          <w:color w:val="000000" w:themeColor="text1"/>
          <w:szCs w:val="34"/>
          <w:rtl/>
        </w:rPr>
      </w:pPr>
      <w:hyperlink r:id="rId22" w:history="1">
        <w:r w:rsidR="00597B9E" w:rsidRPr="00973809">
          <w:rPr>
            <w:rStyle w:val="Hyperlink"/>
            <w:rFonts w:cs="Sakkal Majalla"/>
            <w:szCs w:val="34"/>
            <w:rtl/>
          </w:rPr>
          <w:t>سيكون المتدرب قادراً على:</w:t>
        </w:r>
      </w:hyperlink>
    </w:p>
    <w:p w14:paraId="0BDFED99" w14:textId="77777777" w:rsidR="00597B9E" w:rsidRPr="00597B9E" w:rsidRDefault="00597B9E" w:rsidP="00597B9E">
      <w:pPr>
        <w:numPr>
          <w:ilvl w:val="1"/>
          <w:numId w:val="12"/>
        </w:numPr>
        <w:spacing w:after="160" w:line="259" w:lineRule="auto"/>
        <w:contextualSpacing/>
        <w:jc w:val="left"/>
        <w:rPr>
          <w:rFonts w:ascii="Sakkal Majalla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hAnsi="Sakkal Majalla" w:cs="Sakkal Majalla"/>
          <w:color w:val="000000" w:themeColor="text1"/>
          <w:sz w:val="34"/>
          <w:szCs w:val="34"/>
          <w:rtl/>
        </w:rPr>
        <w:t>حل المشكلات المعقدة باستخدام منهجية علمية منظمة تعتمد على تحليل البيانات والذكاء الاصطناعي، واتخاذ قرارات مبنية على البيانات والأدلة الإحصائية.</w:t>
      </w:r>
    </w:p>
    <w:p w14:paraId="28AAC9DF" w14:textId="77777777" w:rsidR="00597B9E" w:rsidRPr="00597B9E" w:rsidRDefault="00597B9E" w:rsidP="00597B9E">
      <w:pPr>
        <w:numPr>
          <w:ilvl w:val="1"/>
          <w:numId w:val="12"/>
        </w:numPr>
        <w:spacing w:after="160" w:line="259" w:lineRule="auto"/>
        <w:contextualSpacing/>
        <w:jc w:val="left"/>
        <w:rPr>
          <w:rFonts w:ascii="Sakkal Majalla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hAnsi="Sakkal Majalla" w:cs="Sakkal Majalla"/>
          <w:color w:val="000000" w:themeColor="text1"/>
          <w:sz w:val="34"/>
          <w:szCs w:val="34"/>
          <w:rtl/>
        </w:rPr>
        <w:t>العمل بكفاءة ضمن فرق متعددة التخصصات في مشاريع الذكاء الاصطناعي، والتواصل الفعال مع أصحاب المصلحة لتوضيح النتائج والتوصيات التقنية بلغة مفهومة.</w:t>
      </w:r>
    </w:p>
    <w:p w14:paraId="3B0F27D5" w14:textId="77777777" w:rsidR="00597B9E" w:rsidRPr="00597B9E" w:rsidRDefault="00597B9E" w:rsidP="00597B9E">
      <w:pPr>
        <w:numPr>
          <w:ilvl w:val="1"/>
          <w:numId w:val="12"/>
        </w:numPr>
        <w:spacing w:after="160" w:line="259" w:lineRule="auto"/>
        <w:contextualSpacing/>
        <w:jc w:val="left"/>
        <w:rPr>
          <w:rFonts w:ascii="Sakkal Majalla" w:hAnsi="Sakkal Majalla" w:cs="Sakkal Majalla"/>
          <w:color w:val="000000" w:themeColor="text1"/>
          <w:sz w:val="34"/>
          <w:szCs w:val="34"/>
          <w:rtl/>
        </w:rPr>
      </w:pPr>
      <w:r w:rsidRPr="00597B9E">
        <w:rPr>
          <w:rFonts w:ascii="Sakkal Majalla" w:hAnsi="Sakkal Majalla" w:cs="Sakkal Majalla"/>
          <w:color w:val="000000" w:themeColor="text1"/>
          <w:sz w:val="34"/>
          <w:szCs w:val="34"/>
          <w:rtl/>
        </w:rPr>
        <w:lastRenderedPageBreak/>
        <w:t>التعلم الذاتي المستمر ومواكبة التطورات السريعة في مجال الذكاء الاصطناعي، والقدرة على تطبيق تقنيات جديدة وحل تحديات غير مألوفة بشكل مستقل ومبتكر.</w:t>
      </w:r>
    </w:p>
    <w:p w14:paraId="4F77FC95" w14:textId="77777777" w:rsidR="00597B9E" w:rsidRPr="00597B9E" w:rsidRDefault="00597B9E" w:rsidP="00597B9E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B9E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61696" behindDoc="0" locked="0" layoutInCell="1" allowOverlap="1" wp14:anchorId="2BC7986A" wp14:editId="232ED747">
            <wp:simplePos x="0" y="0"/>
            <wp:positionH relativeFrom="margin">
              <wp:posOffset>5321132</wp:posOffset>
            </wp:positionH>
            <wp:positionV relativeFrom="paragraph">
              <wp:posOffset>362585</wp:posOffset>
            </wp:positionV>
            <wp:extent cx="362310" cy="362310"/>
            <wp:effectExtent l="0" t="0" r="0" b="0"/>
            <wp:wrapSquare wrapText="bothSides"/>
            <wp:docPr id="7" name="Picture 7" descr="Back in time ">
              <a:extLst xmlns:a="http://schemas.openxmlformats.org/drawingml/2006/main">
                <a:ext uri="{FF2B5EF4-FFF2-40B4-BE49-F238E27FC236}">
                  <a16:creationId xmlns:a16="http://schemas.microsoft.com/office/drawing/2014/main" id="{21F7F293-3B7F-4C93-94FE-D9205BF27D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Picture 16" descr="Back in time ">
                      <a:extLst>
                        <a:ext uri="{FF2B5EF4-FFF2-40B4-BE49-F238E27FC236}">
                          <a16:creationId xmlns:a16="http://schemas.microsoft.com/office/drawing/2014/main" id="{21F7F293-3B7F-4C93-94FE-D9205BF27D4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10" cy="36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21B0AD" w14:textId="77777777" w:rsidR="00597B9E" w:rsidRPr="00597B9E" w:rsidRDefault="00597B9E" w:rsidP="00597B9E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597B9E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مدة الدورة:</w:t>
      </w:r>
    </w:p>
    <w:p w14:paraId="019C46F9" w14:textId="2C83C0CE" w:rsidR="0046609B" w:rsidRPr="0046609B" w:rsidRDefault="00597B9E" w:rsidP="00597B9E">
      <w:pPr>
        <w:shd w:val="clear" w:color="auto" w:fill="F2F2F2" w:themeFill="background1" w:themeFillShade="F2"/>
        <w:spacing w:line="240" w:lineRule="auto"/>
        <w:jc w:val="center"/>
        <w:rPr>
          <w:rFonts w:ascii="Adobe Arabic" w:hAnsi="Adobe Arabic" w:cs="Adobe Arabic"/>
          <w:bCs/>
          <w:color w:val="0D0D0D" w:themeColor="text1" w:themeTint="F2"/>
          <w:sz w:val="48"/>
          <w:szCs w:val="48"/>
          <w:rtl/>
        </w:rPr>
      </w:pPr>
      <w:r w:rsidRPr="00597B9E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3 أيام</w:t>
      </w:r>
      <w:r w:rsidRPr="00597B9E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t xml:space="preserve">، </w:t>
      </w:r>
      <w:r w:rsidRPr="00597B9E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15ساعة</w:t>
      </w:r>
      <w:r w:rsidRPr="00597B9E"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  <w:t xml:space="preserve"> تدريبية</w:t>
      </w:r>
    </w:p>
    <w:p w14:paraId="635B7048" w14:textId="77777777" w:rsidR="0046609B" w:rsidRPr="0046609B" w:rsidRDefault="0046609B" w:rsidP="0046609B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</w:rPr>
      </w:pPr>
    </w:p>
    <w:p w14:paraId="45EF7258" w14:textId="77777777"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14:paraId="0E026666" w14:textId="77777777" w:rsidR="0046609B" w:rsidRDefault="0046609B" w:rsidP="00DF73E5">
      <w:pPr>
        <w:rPr>
          <w:sz w:val="40"/>
          <w:szCs w:val="44"/>
          <w:rtl/>
          <w:lang w:bidi="ar-SY"/>
        </w:rPr>
        <w:sectPr w:rsidR="0046609B" w:rsidSect="005E1791">
          <w:headerReference w:type="default" r:id="rId24"/>
          <w:footerReference w:type="default" r:id="rId25"/>
          <w:pgSz w:w="11906" w:h="16838" w:code="9"/>
          <w:pgMar w:top="1440" w:right="1440" w:bottom="1440" w:left="1440" w:header="720" w:footer="397" w:gutter="0"/>
          <w:pgNumType w:start="1"/>
          <w:cols w:space="720"/>
          <w:docGrid w:linePitch="381"/>
        </w:sectPr>
      </w:pPr>
    </w:p>
    <w:p w14:paraId="0D1F1506" w14:textId="77777777" w:rsidR="00CF7647" w:rsidRDefault="00CF7647" w:rsidP="00DF73E5">
      <w:pPr>
        <w:rPr>
          <w:sz w:val="40"/>
          <w:szCs w:val="44"/>
          <w:rtl/>
          <w:lang w:bidi="ar-SY"/>
        </w:rPr>
      </w:pPr>
    </w:p>
    <w:p w14:paraId="7C7642F8" w14:textId="77777777" w:rsidR="00CF7647" w:rsidRDefault="005F43F4" w:rsidP="00DF73E5">
      <w:pPr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52ACE9E3" wp14:editId="4E959849">
                <wp:simplePos x="0" y="0"/>
                <wp:positionH relativeFrom="margin">
                  <wp:align>left</wp:align>
                </wp:positionH>
                <wp:positionV relativeFrom="paragraph">
                  <wp:posOffset>102235</wp:posOffset>
                </wp:positionV>
                <wp:extent cx="5150485" cy="672465"/>
                <wp:effectExtent l="0" t="0" r="0" b="0"/>
                <wp:wrapNone/>
                <wp:docPr id="203773869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0485" cy="672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A90949B" w14:textId="77777777" w:rsidR="005F43F4" w:rsidRPr="00F01FA2" w:rsidRDefault="005F43F4" w:rsidP="005F43F4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lang w:bidi="ar-SY"/>
                              </w:rPr>
                            </w:pPr>
                            <w:r>
                              <w:rPr>
                                <w:rFonts w:ascii="Adobe Arabic" w:eastAsia="GE Dinar One" w:hAnsi="Adobe Arabic" w:cs="Adobe Arabic" w:hint="cs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محتويات البرنامج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ACE9E3" id="_x0000_s1055" type="#_x0000_t202" style="position:absolute;left:0;text-align:left;margin-left:0;margin-top:8.05pt;width:405.55pt;height:52.95pt;z-index:25203507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" filled="f" stroked="f">
                <v:textbox style="mso-fit-shape-to-text:t">
                  <w:txbxContent>
                    <w:p w14:paraId="3A90949B" w14:textId="77777777" w:rsidR="005F43F4" w:rsidRPr="00F01FA2" w:rsidRDefault="005F43F4" w:rsidP="005F43F4">
                      <w:pPr>
                        <w:bidi w:val="0"/>
                        <w:jc w:val="center"/>
                        <w:rPr>
                          <w:rFonts w:ascii="Adobe Arabic" w:eastAsia="GE Dinar One" w:hAnsi="Adobe Arabic" w:cs="Adobe Arabic"/>
                          <w:b/>
                          <w:bCs/>
                          <w:kern w:val="24"/>
                          <w:sz w:val="56"/>
                          <w:szCs w:val="56"/>
                          <w:lang w:bidi="ar-SY"/>
                        </w:rPr>
                      </w:pPr>
                      <w:r>
                        <w:rPr>
                          <w:rFonts w:ascii="Adobe Arabic" w:eastAsia="GE Dinar One" w:hAnsi="Adobe Arabic" w:cs="Adobe Arabic" w:hint="cs"/>
                          <w:b/>
                          <w:bCs/>
                          <w:kern w:val="24"/>
                          <w:sz w:val="56"/>
                          <w:szCs w:val="56"/>
                          <w:rtl/>
                          <w:lang w:bidi="ar-SY"/>
                        </w:rPr>
                        <w:t>محتويات البرنامج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FF42259" w14:textId="77777777" w:rsidR="00CF7647" w:rsidRDefault="00CF7647" w:rsidP="00820E6E">
      <w:pPr>
        <w:rPr>
          <w:sz w:val="40"/>
          <w:szCs w:val="44"/>
          <w:rtl/>
          <w:lang w:bidi="ar-SY"/>
        </w:rPr>
      </w:pPr>
    </w:p>
    <w:p w14:paraId="33D68CB8" w14:textId="77777777" w:rsidR="00DC2CFD" w:rsidRDefault="00DC2CFD" w:rsidP="00DF73E5">
      <w:pPr>
        <w:rPr>
          <w:sz w:val="40"/>
          <w:szCs w:val="44"/>
          <w:lang w:bidi="ar-SY"/>
        </w:rPr>
      </w:pPr>
    </w:p>
    <w:p w14:paraId="48E14742" w14:textId="77777777" w:rsidR="00F15E72" w:rsidRPr="00DC2CFD" w:rsidRDefault="00F15E72" w:rsidP="00DF73E5">
      <w:pPr>
        <w:rPr>
          <w:sz w:val="40"/>
          <w:szCs w:val="44"/>
          <w:rtl/>
          <w:lang w:bidi="ar-SY"/>
        </w:rPr>
      </w:pPr>
    </w:p>
    <w:p w14:paraId="057795B5" w14:textId="77777777" w:rsidR="00DC2CFD" w:rsidRPr="00F15E72" w:rsidRDefault="00F15E72" w:rsidP="00F15E72">
      <w:pPr>
        <w:rPr>
          <w:sz w:val="40"/>
          <w:szCs w:val="44"/>
          <w:lang w:val="en-GB" w:bidi="ar-SY"/>
        </w:rPr>
      </w:pPr>
      <w:r w:rsidRPr="00F15E72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5BFFF4CC" wp14:editId="055F0C81">
                <wp:extent cx="5603875" cy="3725780"/>
                <wp:effectExtent l="0" t="0" r="0" b="8255"/>
                <wp:docPr id="77" name="Group 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12737AC7-EF23-9FBF-C0F8-5E97AA9D92C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3875" cy="3725780"/>
                          <a:chOff x="0" y="0"/>
                          <a:chExt cx="5603875" cy="3725780"/>
                        </a:xfrm>
                      </wpg:grpSpPr>
                      <wpg:grpSp>
                        <wpg:cNvPr id="1031000455" name="Group 1031000455">
                          <a:extLst>
                            <a:ext uri="{FF2B5EF4-FFF2-40B4-BE49-F238E27FC236}">
                              <a16:creationId xmlns:a16="http://schemas.microsoft.com/office/drawing/2014/main" id="{4CC9A1C9-4189-1110-BF2A-8FC975B6DD13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03875" cy="3725780"/>
                            <a:chOff x="0" y="0"/>
                            <a:chExt cx="5603875" cy="3725780"/>
                          </a:xfrm>
                        </wpg:grpSpPr>
                        <wpg:grpSp>
                          <wpg:cNvPr id="944829208" name="Group 944829208">
                            <a:extLst>
                              <a:ext uri="{FF2B5EF4-FFF2-40B4-BE49-F238E27FC236}">
                                <a16:creationId xmlns:a16="http://schemas.microsoft.com/office/drawing/2014/main" id="{EA444665-C9AE-9347-9E95-E1270593BF44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0"/>
                              <a:ext cx="5603875" cy="956658"/>
                              <a:chOff x="0" y="0"/>
                              <a:chExt cx="6195007" cy="1058205"/>
                            </a:xfrm>
                          </wpg:grpSpPr>
                          <wpg:grpSp>
                            <wpg:cNvPr id="1486617104" name="Group 1486617104">
                              <a:extLst>
                                <a:ext uri="{FF2B5EF4-FFF2-40B4-BE49-F238E27FC236}">
                                  <a16:creationId xmlns:a16="http://schemas.microsoft.com/office/drawing/2014/main" id="{CBB38026-CE2E-77C3-9BA2-1D968BB76290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0"/>
                                <a:ext cx="2880307" cy="1058205"/>
                                <a:chOff x="3314700" y="0"/>
                                <a:chExt cx="2880307" cy="1058205"/>
                              </a:xfrm>
                            </wpg:grpSpPr>
                            <wpg:grpSp>
                              <wpg:cNvPr id="2019759158" name="Group 2019759158">
                                <a:extLst>
                                  <a:ext uri="{FF2B5EF4-FFF2-40B4-BE49-F238E27FC236}">
                                    <a16:creationId xmlns:a16="http://schemas.microsoft.com/office/drawing/2014/main" id="{CCCC4DA6-7937-331D-FC63-29D66FEA2F88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0"/>
                                  <a:ext cx="2880307" cy="1043772"/>
                                  <a:chOff x="3314700" y="0"/>
                                  <a:chExt cx="5178229" cy="1221740"/>
                                </a:xfrm>
                              </wpg:grpSpPr>
                              <wps:wsp>
                                <wps:cNvPr id="1727443525" name="Rectangle 1727443525">
                                  <a:extLst>
                                    <a:ext uri="{FF2B5EF4-FFF2-40B4-BE49-F238E27FC236}">
                                      <a16:creationId xmlns:a16="http://schemas.microsoft.com/office/drawing/2014/main" id="{9FD38970-9E48-A2D4-2AFA-94546A3857D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38433750" name="Rectangle 1238433750">
                                  <a:extLst>
                                    <a:ext uri="{FF2B5EF4-FFF2-40B4-BE49-F238E27FC236}">
                                      <a16:creationId xmlns:a16="http://schemas.microsoft.com/office/drawing/2014/main" id="{7C66B981-ED96-9AE3-E77D-F5C3FDF0AAC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118987777" name="TextBox 7">
                                <a:extLst>
                                  <a:ext uri="{FF2B5EF4-FFF2-40B4-BE49-F238E27FC236}">
                                    <a16:creationId xmlns:a16="http://schemas.microsoft.com/office/drawing/2014/main" id="{62A50373-77E8-EB19-BEA3-3C0A9C69E21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41628"/>
                                  <a:ext cx="931348" cy="87536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75E166E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دليل المدرب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360726204" name="TextBox 7">
                                <a:extLst>
                                  <a:ext uri="{FF2B5EF4-FFF2-40B4-BE49-F238E27FC236}">
                                    <a16:creationId xmlns:a16="http://schemas.microsoft.com/office/drawing/2014/main" id="{292FB854-CB09-EDA3-A41C-F97D4699B945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58605"/>
                                  <a:ext cx="790128" cy="9996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D265C3F" w14:textId="31967EBF" w:rsidR="00F15E72" w:rsidRDefault="00597B9E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168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965597079" name="Group 1965597079">
                              <a:extLst>
                                <a:ext uri="{FF2B5EF4-FFF2-40B4-BE49-F238E27FC236}">
                                  <a16:creationId xmlns:a16="http://schemas.microsoft.com/office/drawing/2014/main" id="{A89731A7-2203-63C9-3633-873B36332795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0"/>
                                <a:ext cx="2880307" cy="1043772"/>
                                <a:chOff x="0" y="0"/>
                                <a:chExt cx="2880307" cy="1043772"/>
                              </a:xfrm>
                            </wpg:grpSpPr>
                            <wpg:grpSp>
                              <wpg:cNvPr id="1891350486" name="Group 1891350486">
                                <a:extLst>
                                  <a:ext uri="{FF2B5EF4-FFF2-40B4-BE49-F238E27FC236}">
                                    <a16:creationId xmlns:a16="http://schemas.microsoft.com/office/drawing/2014/main" id="{BBDF90C7-3A87-2BB1-A3E1-26FBEB52381A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0"/>
                                  <a:ext cx="2880307" cy="1043772"/>
                                  <a:chOff x="0" y="0"/>
                                  <a:chExt cx="5178229" cy="1221740"/>
                                </a:xfrm>
                              </wpg:grpSpPr>
                              <wps:wsp>
                                <wps:cNvPr id="1658189048" name="Rectangle 1658189048">
                                  <a:extLst>
                                    <a:ext uri="{FF2B5EF4-FFF2-40B4-BE49-F238E27FC236}">
                                      <a16:creationId xmlns:a16="http://schemas.microsoft.com/office/drawing/2014/main" id="{246DD3C3-70B0-0AAF-4C6E-39ECC7B5BBC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759236804" name="Rectangle 1759236804">
                                  <a:extLst>
                                    <a:ext uri="{FF2B5EF4-FFF2-40B4-BE49-F238E27FC236}">
                                      <a16:creationId xmlns:a16="http://schemas.microsoft.com/office/drawing/2014/main" id="{BA333FD5-1813-9641-F4C0-2F1F59AAD322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607026983" name="TextBox 7">
                                <a:extLst>
                                  <a:ext uri="{FF2B5EF4-FFF2-40B4-BE49-F238E27FC236}">
                                    <a16:creationId xmlns:a16="http://schemas.microsoft.com/office/drawing/2014/main" id="{DCDE87E0-337A-3295-9B60-B6D13891A5B7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022920" y="41628"/>
                                  <a:ext cx="961309" cy="71580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058097A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دليل المتدرب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67884432" name="TextBox 7">
                                <a:extLst>
                                  <a:ext uri="{FF2B5EF4-FFF2-40B4-BE49-F238E27FC236}">
                                    <a16:creationId xmlns:a16="http://schemas.microsoft.com/office/drawing/2014/main" id="{8EDCDEE2-7637-DEA4-B954-D5484E46FDB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6" y="58601"/>
                                  <a:ext cx="790128" cy="931788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5E39491" w14:textId="31802FF4" w:rsidR="00F15E72" w:rsidRDefault="00597B9E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161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03680565" name="Group 1103680565">
                            <a:extLst>
                              <a:ext uri="{FF2B5EF4-FFF2-40B4-BE49-F238E27FC236}">
                                <a16:creationId xmlns:a16="http://schemas.microsoft.com/office/drawing/2014/main" id="{DCF714BD-4200-F248-5396-41AD55DB9D52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1391085"/>
                              <a:ext cx="5603875" cy="943610"/>
                              <a:chOff x="0" y="1391085"/>
                              <a:chExt cx="6195007" cy="1043772"/>
                            </a:xfrm>
                          </wpg:grpSpPr>
                          <wpg:grpSp>
                            <wpg:cNvPr id="467501776" name="Group 467501776">
                              <a:extLst>
                                <a:ext uri="{FF2B5EF4-FFF2-40B4-BE49-F238E27FC236}">
                                  <a16:creationId xmlns:a16="http://schemas.microsoft.com/office/drawing/2014/main" id="{946B5CD9-F573-FD13-5315-806A9F88F3A1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1391085"/>
                                <a:ext cx="2880307" cy="1043772"/>
                                <a:chOff x="3314700" y="1391085"/>
                                <a:chExt cx="2880307" cy="1043772"/>
                              </a:xfrm>
                            </wpg:grpSpPr>
                            <wpg:grpSp>
                              <wpg:cNvPr id="1752924626" name="Group 1752924626">
                                <a:extLst>
                                  <a:ext uri="{FF2B5EF4-FFF2-40B4-BE49-F238E27FC236}">
                                    <a16:creationId xmlns:a16="http://schemas.microsoft.com/office/drawing/2014/main" id="{60A0E883-B7CC-D979-47EE-2FECD9E6D20B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1391085"/>
                                  <a:ext cx="2880307" cy="1043772"/>
                                  <a:chOff x="3314700" y="1391085"/>
                                  <a:chExt cx="5178229" cy="1221740"/>
                                </a:xfrm>
                              </wpg:grpSpPr>
                              <wps:wsp>
                                <wps:cNvPr id="647792843" name="Rectangle 647792843">
                                  <a:extLst>
                                    <a:ext uri="{FF2B5EF4-FFF2-40B4-BE49-F238E27FC236}">
                                      <a16:creationId xmlns:a16="http://schemas.microsoft.com/office/drawing/2014/main" id="{02ED36DC-2387-A59C-71EA-FC1867AC727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1391085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7714436" name="Rectangle 527714436">
                                  <a:extLst>
                                    <a:ext uri="{FF2B5EF4-FFF2-40B4-BE49-F238E27FC236}">
                                      <a16:creationId xmlns:a16="http://schemas.microsoft.com/office/drawing/2014/main" id="{72EE6705-0212-CF7E-6F0A-1C667BCFFA5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1391085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247129949" name="TextBox 7">
                                <a:extLst>
                                  <a:ext uri="{FF2B5EF4-FFF2-40B4-BE49-F238E27FC236}">
                                    <a16:creationId xmlns:a16="http://schemas.microsoft.com/office/drawing/2014/main" id="{F3A3DED9-779E-8519-2A12-922FF88F31DC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1432713"/>
                                  <a:ext cx="931348" cy="87536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3B64A03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شرائح عرض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92591818" name="TextBox 7">
                                <a:extLst>
                                  <a:ext uri="{FF2B5EF4-FFF2-40B4-BE49-F238E27FC236}">
                                    <a16:creationId xmlns:a16="http://schemas.microsoft.com/office/drawing/2014/main" id="{E36FE6EF-D786-21EB-9DC6-B644DAC88F7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1449589"/>
                                  <a:ext cx="790128" cy="87872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C0C7DC6" w14:textId="798083AA" w:rsidR="00F15E72" w:rsidRDefault="002405DB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161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شريحة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302049869" name="Group 1302049869">
                              <a:extLst>
                                <a:ext uri="{FF2B5EF4-FFF2-40B4-BE49-F238E27FC236}">
                                  <a16:creationId xmlns:a16="http://schemas.microsoft.com/office/drawing/2014/main" id="{2C041DB8-1284-8A42-3999-AACFFE68DBCF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1391085"/>
                                <a:ext cx="2880307" cy="1043772"/>
                                <a:chOff x="0" y="1391085"/>
                                <a:chExt cx="2880307" cy="1043772"/>
                              </a:xfrm>
                            </wpg:grpSpPr>
                            <wpg:grpSp>
                              <wpg:cNvPr id="1233874905" name="Group 1233874905">
                                <a:extLst>
                                  <a:ext uri="{FF2B5EF4-FFF2-40B4-BE49-F238E27FC236}">
                                    <a16:creationId xmlns:a16="http://schemas.microsoft.com/office/drawing/2014/main" id="{FFE701C1-FFBB-1267-EF3D-0C3D328E8522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1391085"/>
                                  <a:ext cx="2880307" cy="1043772"/>
                                  <a:chOff x="0" y="1391085"/>
                                  <a:chExt cx="5178229" cy="1221740"/>
                                </a:xfrm>
                              </wpg:grpSpPr>
                              <wps:wsp>
                                <wps:cNvPr id="184297653" name="Rectangle 184297653">
                                  <a:extLst>
                                    <a:ext uri="{FF2B5EF4-FFF2-40B4-BE49-F238E27FC236}">
                                      <a16:creationId xmlns:a16="http://schemas.microsoft.com/office/drawing/2014/main" id="{8CDFC5D3-0FD3-A627-8136-86D1F4318AA5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1391085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8426272" name="Rectangle 18426272">
                                  <a:extLst>
                                    <a:ext uri="{FF2B5EF4-FFF2-40B4-BE49-F238E27FC236}">
                                      <a16:creationId xmlns:a16="http://schemas.microsoft.com/office/drawing/2014/main" id="{1A2A4D62-DB42-83D8-3227-E4BBA3852D74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1391085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913159564" name="TextBox 7">
                                <a:extLst>
                                  <a:ext uri="{FF2B5EF4-FFF2-40B4-BE49-F238E27FC236}">
                                    <a16:creationId xmlns:a16="http://schemas.microsoft.com/office/drawing/2014/main" id="{5002F877-B12D-8BB0-9289-0625FE253EBE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053637" y="1632997"/>
                                  <a:ext cx="961309" cy="71580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877E3FF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ورقة عمل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66251744" name="TextBox 7">
                                <a:extLst>
                                  <a:ext uri="{FF2B5EF4-FFF2-40B4-BE49-F238E27FC236}">
                                    <a16:creationId xmlns:a16="http://schemas.microsoft.com/office/drawing/2014/main" id="{43ED9BAA-8278-737A-50E6-FBEF869729AF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6" y="1449589"/>
                                  <a:ext cx="790128" cy="93140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BE8A9C2" w14:textId="638864F5" w:rsidR="00F15E72" w:rsidRDefault="00597B9E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6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722343205" name="Group 722343205">
                            <a:extLst>
                              <a:ext uri="{FF2B5EF4-FFF2-40B4-BE49-F238E27FC236}">
                                <a16:creationId xmlns:a16="http://schemas.microsoft.com/office/drawing/2014/main" id="{D5839A48-2A29-9673-F3BC-C0ECDB5560BE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2782170"/>
                              <a:ext cx="5603875" cy="943610"/>
                              <a:chOff x="0" y="2782170"/>
                              <a:chExt cx="6195007" cy="1043772"/>
                            </a:xfrm>
                          </wpg:grpSpPr>
                          <wpg:grpSp>
                            <wpg:cNvPr id="1199809832" name="Group 1199809832">
                              <a:extLst>
                                <a:ext uri="{FF2B5EF4-FFF2-40B4-BE49-F238E27FC236}">
                                  <a16:creationId xmlns:a16="http://schemas.microsoft.com/office/drawing/2014/main" id="{99D74BCF-6F1B-D9B3-706C-0B268A68641D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2782170"/>
                                <a:ext cx="2880307" cy="1043772"/>
                                <a:chOff x="3314700" y="2782170"/>
                                <a:chExt cx="2880307" cy="1043772"/>
                              </a:xfrm>
                            </wpg:grpSpPr>
                            <wpg:grpSp>
                              <wpg:cNvPr id="342887738" name="Group 342887738">
                                <a:extLst>
                                  <a:ext uri="{FF2B5EF4-FFF2-40B4-BE49-F238E27FC236}">
                                    <a16:creationId xmlns:a16="http://schemas.microsoft.com/office/drawing/2014/main" id="{F67873AB-7784-B5B4-0098-84F7DD7120E9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2782170"/>
                                  <a:ext cx="2880307" cy="1043772"/>
                                  <a:chOff x="3314700" y="2782170"/>
                                  <a:chExt cx="5178229" cy="1221740"/>
                                </a:xfrm>
                              </wpg:grpSpPr>
                              <wps:wsp>
                                <wps:cNvPr id="866528566" name="Rectangle 866528566">
                                  <a:extLst>
                                    <a:ext uri="{FF2B5EF4-FFF2-40B4-BE49-F238E27FC236}">
                                      <a16:creationId xmlns:a16="http://schemas.microsoft.com/office/drawing/2014/main" id="{A39552F2-ACE8-AEAD-A815-8DCE422DE44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278217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346325422" name="Rectangle 1346325422">
                                  <a:extLst>
                                    <a:ext uri="{FF2B5EF4-FFF2-40B4-BE49-F238E27FC236}">
                                      <a16:creationId xmlns:a16="http://schemas.microsoft.com/office/drawing/2014/main" id="{E7D5B380-F4C6-E412-5D42-D2B336F6C43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278217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583764458" name="TextBox 7">
                                <a:extLst>
                                  <a:ext uri="{FF2B5EF4-FFF2-40B4-BE49-F238E27FC236}">
                                    <a16:creationId xmlns:a16="http://schemas.microsoft.com/office/drawing/2014/main" id="{63246B60-7768-7BFA-5928-F1A3E23C447E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3053399"/>
                                  <a:ext cx="931348" cy="57349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C56ADEC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استمارة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987315354" name="TextBox 7">
                                <a:extLst>
                                  <a:ext uri="{FF2B5EF4-FFF2-40B4-BE49-F238E27FC236}">
                                    <a16:creationId xmlns:a16="http://schemas.microsoft.com/office/drawing/2014/main" id="{24EE478E-63E9-93C9-5EE7-8142AA56F654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2840577"/>
                                  <a:ext cx="790128" cy="94132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90715FE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5 صفحات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256796124" name="Group 1256796124">
                              <a:extLst>
                                <a:ext uri="{FF2B5EF4-FFF2-40B4-BE49-F238E27FC236}">
                                  <a16:creationId xmlns:a16="http://schemas.microsoft.com/office/drawing/2014/main" id="{A1F63FA0-1556-D05D-2A6D-3DB2D3872229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2782170"/>
                                <a:ext cx="2880307" cy="1043772"/>
                                <a:chOff x="0" y="2782170"/>
                                <a:chExt cx="2880307" cy="1043772"/>
                              </a:xfrm>
                            </wpg:grpSpPr>
                            <wpg:grpSp>
                              <wpg:cNvPr id="1292361600" name="Group 1292361600">
                                <a:extLst>
                                  <a:ext uri="{FF2B5EF4-FFF2-40B4-BE49-F238E27FC236}">
                                    <a16:creationId xmlns:a16="http://schemas.microsoft.com/office/drawing/2014/main" id="{28979397-B74A-7F52-1C2F-62663041FC44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2782170"/>
                                  <a:ext cx="2880307" cy="1043772"/>
                                  <a:chOff x="0" y="2782170"/>
                                  <a:chExt cx="5178229" cy="1221740"/>
                                </a:xfrm>
                              </wpg:grpSpPr>
                              <wps:wsp>
                                <wps:cNvPr id="364697199" name="Rectangle 364697199">
                                  <a:extLst>
                                    <a:ext uri="{FF2B5EF4-FFF2-40B4-BE49-F238E27FC236}">
                                      <a16:creationId xmlns:a16="http://schemas.microsoft.com/office/drawing/2014/main" id="{EE224D67-BCED-8C32-77FA-DBF56C82794C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278217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5047986" name="Rectangle 15047986">
                                  <a:extLst>
                                    <a:ext uri="{FF2B5EF4-FFF2-40B4-BE49-F238E27FC236}">
                                      <a16:creationId xmlns:a16="http://schemas.microsoft.com/office/drawing/2014/main" id="{C15A62C3-11A3-13AD-F547-A0053118C9EA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278217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714783996" name="TextBox 7">
                                <a:extLst>
                                  <a:ext uri="{FF2B5EF4-FFF2-40B4-BE49-F238E27FC236}">
                                    <a16:creationId xmlns:a16="http://schemas.microsoft.com/office/drawing/2014/main" id="{2B90D0A3-2FAC-31B3-6253-DF9F1B8962B7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974555" y="2949292"/>
                                  <a:ext cx="1175928" cy="74438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4D02691" w14:textId="77777777" w:rsidR="00F15E72" w:rsidRDefault="00F15E72" w:rsidP="00F15E72">
                                    <w:pPr>
                                      <w:spacing w:line="216" w:lineRule="auto"/>
                                      <w:jc w:val="center"/>
                                      <w:rPr>
                                        <w:rFonts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lang w:bidi="ar-EG"/>
                                      </w:rPr>
                                    </w:pPr>
                                    <w:r>
                                      <w:rPr>
                                        <w:rFonts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  <w:lang w:bidi="ar-EG"/>
                                      </w:rPr>
                                      <w:t>اختبار قبلي وبعدي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824189744" name="TextBox 7">
                                <a:extLst>
                                  <a:ext uri="{FF2B5EF4-FFF2-40B4-BE49-F238E27FC236}">
                                    <a16:creationId xmlns:a16="http://schemas.microsoft.com/office/drawing/2014/main" id="{2E963FE0-7469-4F48-5ABB-9BC967700B72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5" y="2840775"/>
                                  <a:ext cx="790128" cy="42524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</wpg:grpSp>
                      <pic:pic xmlns:pic="http://schemas.openxmlformats.org/drawingml/2006/picture">
                        <pic:nvPicPr>
                          <pic:cNvPr id="1215068312" name="Picture 1215068312" descr="Training ">
                            <a:extLst>
                              <a:ext uri="{FF2B5EF4-FFF2-40B4-BE49-F238E27FC236}">
                                <a16:creationId xmlns:a16="http://schemas.microsoft.com/office/drawing/2014/main" id="{5DFDAE7F-EC8F-3A46-4167-C57DD5AB2DA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7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7343" y="187670"/>
                            <a:ext cx="606020" cy="6060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4869935" name="Picture 124869935" descr="Book ">
                            <a:extLst>
                              <a:ext uri="{FF2B5EF4-FFF2-40B4-BE49-F238E27FC236}">
                                <a16:creationId xmlns:a16="http://schemas.microsoft.com/office/drawing/2014/main" id="{26E184EF-8254-E332-EB23-C088F61CD11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9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8808" y="72210"/>
                            <a:ext cx="730424" cy="7304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4177648" name="Picture 234177648" descr="Presentation ">
                            <a:extLst>
                              <a:ext uri="{FF2B5EF4-FFF2-40B4-BE49-F238E27FC236}">
                                <a16:creationId xmlns:a16="http://schemas.microsoft.com/office/drawing/2014/main" id="{3302BBB2-376B-2552-94C7-E52902E0FAB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1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5519" y="1588524"/>
                            <a:ext cx="609668" cy="6096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93917362" name="Picture 1093917362" descr="Document ">
                            <a:extLst>
                              <a:ext uri="{FF2B5EF4-FFF2-40B4-BE49-F238E27FC236}">
                                <a16:creationId xmlns:a16="http://schemas.microsoft.com/office/drawing/2014/main" id="{718B4109-1509-52E6-31D9-28A90A277D9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3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77892" y="1540703"/>
                            <a:ext cx="647119" cy="64711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5386706" name="Picture 565386706" descr="Exam ">
                            <a:extLst>
                              <a:ext uri="{FF2B5EF4-FFF2-40B4-BE49-F238E27FC236}">
                                <a16:creationId xmlns:a16="http://schemas.microsoft.com/office/drawing/2014/main" id="{47741173-DB1C-3588-4319-872A573A1EF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5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00651" y="2930843"/>
                            <a:ext cx="671708" cy="6717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9973710" name="Picture 419973710" descr="Search ">
                            <a:extLst>
                              <a:ext uri="{FF2B5EF4-FFF2-40B4-BE49-F238E27FC236}">
                                <a16:creationId xmlns:a16="http://schemas.microsoft.com/office/drawing/2014/main" id="{C3D1ACA1-D3F2-C72F-7E45-68B21574B4B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7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22227" y="2934724"/>
                            <a:ext cx="714733" cy="7147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BFFF4CC" id="Group 76" o:spid="_x0000_s1056" style="width:441.25pt;height:293.35pt;mso-position-horizontal-relative:char;mso-position-vertical-relative:line" coordsize="56038,37257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">
                <v:group id="Group 1031000455" o:spid="_x0000_s1057" style="position:absolute;width:56038;height:37257" coordsize="56038,37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">
                  <v:group id="Group 944829208" o:spid="_x0000_s1058" style="position:absolute;width:56038;height:9566" coordsize="61950,10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">
                    <v:group id="Group 1486617104" o:spid="_x0000_s1059" style="position:absolute;left:33147;width:28803;height:10582" coordorigin="33147" coordsize="28803,10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">
                      <v:group id="Group 2019759158" o:spid="_x0000_s1060" style="position:absolute;left:33147;width:28803;height:10437" coordorigin="33147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">
                        <v:rect id="Rectangle 1727443525" o:spid="_x0000_s1061" style="position:absolute;left:33147;width:51782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" fillcolor="#a5a5a5 [2092]" stroked="f" strokeweight="1pt">
                          <v:fill opacity="49087f"/>
                        </v:rect>
                        <v:rect id="Rectangle 1238433750" o:spid="_x0000_s1062" style="position:absolute;left:70705;width:14205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" fillcolor="#168489" stroked="f" strokeweight="1pt">
                          <v:fill opacity="49087f"/>
                        </v:rect>
                      </v:group>
                      <v:shape id="TextBox 7" o:spid="_x0000_s1063" type="#_x0000_t202" style="position:absolute;left:43675;top:416;width:9314;height:8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" filled="f" stroked="f">
                        <v:textbox>
                          <w:txbxContent>
                            <w:p w14:paraId="775E166E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دليل المدرب</w:t>
                              </w:r>
                            </w:p>
                          </w:txbxContent>
                        </v:textbox>
                      </v:shape>
                      <v:shape id="TextBox 7" o:spid="_x0000_s1064" type="#_x0000_t202" style="position:absolute;left:53856;top:586;width:7901;height:9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" filled="f" stroked="f">
                        <v:textbox>
                          <w:txbxContent>
                            <w:p w14:paraId="6D265C3F" w14:textId="31967EBF" w:rsidR="00F15E72" w:rsidRDefault="00597B9E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168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  <v:group id="Group 1965597079" o:spid="_x0000_s1065" style="position:absolute;width:28803;height:10437;flip:x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">
                      <v:group id="Group 1891350486" o:spid="_x0000_s1066" style="position:absolute;width:28803;height:10437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">
                        <v:rect id="Rectangle 1658189048" o:spid="_x0000_s1067" style="position:absolute;width:51782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" fillcolor="#a5a5a5 [2092]" stroked="f" strokeweight="1pt">
                          <v:fill opacity="49087f"/>
                        </v:rect>
                        <v:rect id="Rectangle 1759236804" o:spid="_x0000_s1068" style="position:absolute;left:37558;width:14205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" fillcolor="#168489" stroked="f" strokeweight="1pt">
                          <v:fill opacity="49087f"/>
                        </v:rect>
                      </v:group>
                      <v:shape id="TextBox 7" o:spid="_x0000_s1069" type="#_x0000_t202" style="position:absolute;left:10229;top:416;width:9613;height:7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" filled="f" stroked="f">
                        <v:textbox>
                          <w:txbxContent>
                            <w:p w14:paraId="7058097A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دليل المتدرب</w:t>
                              </w:r>
                            </w:p>
                          </w:txbxContent>
                        </v:textbox>
                      </v:shape>
                      <v:shape id="TextBox 7" o:spid="_x0000_s1070" type="#_x0000_t202" style="position:absolute;left:20709;top:586;width:7901;height:9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" filled="f" stroked="f">
                        <v:textbox>
                          <w:txbxContent>
                            <w:p w14:paraId="05E39491" w14:textId="31802FF4" w:rsidR="00F15E72" w:rsidRDefault="00597B9E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161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1103680565" o:spid="_x0000_s1071" style="position:absolute;top:13910;width:56038;height:9436" coordorigin=",13910" coordsize="61950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">
                    <v:group id="Group 467501776" o:spid="_x0000_s1072" style="position:absolute;left:33147;top:13910;width:28803;height:10438" coordorigin="33147,13910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">
                      <v:group id="Group 1752924626" o:spid="_x0000_s1073" style="position:absolute;left:33147;top:13910;width:28803;height:10438" coordorigin="33147,13910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">
                        <v:rect id="Rectangle 647792843" o:spid="_x0000_s1074" style="position:absolute;left:33147;top:13910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" fillcolor="#a5a5a5 [2092]" stroked="f" strokeweight="1pt">
                          <v:fill opacity="49087f"/>
                        </v:rect>
                        <v:rect id="Rectangle 527714436" o:spid="_x0000_s1075" style="position:absolute;left:70705;top:13910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" fillcolor="#168489" stroked="f" strokeweight="1pt">
                          <v:fill opacity="49087f"/>
                        </v:rect>
                      </v:group>
                      <v:shape id="TextBox 7" o:spid="_x0000_s1076" type="#_x0000_t202" style="position:absolute;left:43675;top:14327;width:9314;height:8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" filled="f" stroked="f">
                        <v:textbox>
                          <w:txbxContent>
                            <w:p w14:paraId="23B64A03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شرائح عرض</w:t>
                              </w:r>
                            </w:p>
                          </w:txbxContent>
                        </v:textbox>
                      </v:shape>
                      <v:shape id="TextBox 7" o:spid="_x0000_s1077" type="#_x0000_t202" style="position:absolute;left:53856;top:14495;width:7901;height:8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" filled="f" stroked="f">
                        <v:textbox>
                          <w:txbxContent>
                            <w:p w14:paraId="3C0C7DC6" w14:textId="798083AA" w:rsidR="00F15E72" w:rsidRDefault="002405DB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161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شريحة</w:t>
                              </w:r>
                            </w:p>
                          </w:txbxContent>
                        </v:textbox>
                      </v:shape>
                    </v:group>
                    <v:group id="Group 1302049869" o:spid="_x0000_s1078" style="position:absolute;top:13910;width:28803;height:10438;flip:x" coordorigin=",13910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">
                      <v:group id="Group 1233874905" o:spid="_x0000_s1079" style="position:absolute;top:13910;width:28803;height:10438" coordorigin=",13910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">
                        <v:rect id="Rectangle 184297653" o:spid="_x0000_s1080" style="position:absolute;top:13910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" fillcolor="#a5a5a5 [2092]" stroked="f" strokeweight="1pt">
                          <v:fill opacity="49087f"/>
                        </v:rect>
                        <v:rect id="Rectangle 18426272" o:spid="_x0000_s1081" style="position:absolute;left:37558;top:13910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" fillcolor="#168489" stroked="f" strokeweight="1pt">
                          <v:fill opacity="49087f"/>
                        </v:rect>
                      </v:group>
                      <v:shape id="TextBox 7" o:spid="_x0000_s1082" type="#_x0000_t202" style="position:absolute;left:10536;top:16329;width:9613;height:7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" filled="f" stroked="f">
                        <v:textbox>
                          <w:txbxContent>
                            <w:p w14:paraId="6877E3FF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ورقة عمل</w:t>
                              </w:r>
                            </w:p>
                          </w:txbxContent>
                        </v:textbox>
                      </v:shape>
                      <v:shape id="TextBox 7" o:spid="_x0000_s1083" type="#_x0000_t202" style="position:absolute;left:20709;top:14495;width:7901;height:9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" filled="f" stroked="f">
                        <v:textbox>
                          <w:txbxContent>
                            <w:p w14:paraId="7BE8A9C2" w14:textId="638864F5" w:rsidR="00F15E72" w:rsidRDefault="00597B9E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6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722343205" o:spid="_x0000_s1084" style="position:absolute;top:27821;width:56038;height:9436" coordorigin=",27821" coordsize="61950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">
                    <v:group id="Group 1199809832" o:spid="_x0000_s1085" style="position:absolute;left:33147;top:27821;width:28803;height:10438" coordorigin="33147,27821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">
                      <v:group id="Group 342887738" o:spid="_x0000_s1086" style="position:absolute;left:33147;top:27821;width:28803;height:10438" coordorigin="33147,27821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">
                        <v:rect id="Rectangle 866528566" o:spid="_x0000_s1087" style="position:absolute;left:33147;top:27821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" fillcolor="#a5a5a5 [2092]" stroked="f" strokeweight="1pt">
                          <v:fill opacity="49087f"/>
                        </v:rect>
                        <v:rect id="Rectangle 1346325422" o:spid="_x0000_s1088" style="position:absolute;left:70705;top:27821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" fillcolor="#168489" stroked="f" strokeweight="1pt">
                          <v:fill opacity="49087f"/>
                        </v:rect>
                      </v:group>
                      <v:shape id="TextBox 7" o:spid="_x0000_s1089" type="#_x0000_t202" style="position:absolute;left:43675;top:30533;width:9314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" filled="f" stroked="f">
                        <v:textbox>
                          <w:txbxContent>
                            <w:p w14:paraId="5C56ADEC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استمارة</w:t>
                              </w:r>
                            </w:p>
                          </w:txbxContent>
                        </v:textbox>
                      </v:shape>
                      <v:shape id="TextBox 7" o:spid="_x0000_s1090" type="#_x0000_t202" style="position:absolute;left:53856;top:28405;width:7901;height:9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" filled="f" stroked="f">
                        <v:textbox>
                          <w:txbxContent>
                            <w:p w14:paraId="390715FE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5 صفحات</w:t>
                              </w:r>
                            </w:p>
                          </w:txbxContent>
                        </v:textbox>
                      </v:shape>
                    </v:group>
                    <v:group id="Group 1256796124" o:spid="_x0000_s1091" style="position:absolute;top:27821;width:28803;height:10438;flip:x" coordorigin=",27821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">
                      <v:group id="Group 1292361600" o:spid="_x0000_s1092" style="position:absolute;top:27821;width:28803;height:10438" coordorigin=",27821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">
                        <v:rect id="Rectangle 364697199" o:spid="_x0000_s1093" style="position:absolute;top:27821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" fillcolor="#a5a5a5 [2092]" stroked="f" strokeweight="1pt">
                          <v:fill opacity="49087f"/>
                        </v:rect>
                        <v:rect id="Rectangle 15047986" o:spid="_x0000_s1094" style="position:absolute;left:37558;top:27821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" fillcolor="#168489" stroked="f" strokeweight="1pt">
                          <v:fill opacity="49087f"/>
                        </v:rect>
                      </v:group>
                      <v:shape id="TextBox 7" o:spid="_x0000_s1095" type="#_x0000_t202" style="position:absolute;left:9745;top:29492;width:11759;height:7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" filled="f" stroked="f">
                        <v:textbox>
                          <w:txbxContent>
                            <w:p w14:paraId="34D02691" w14:textId="77777777" w:rsidR="00F15E72" w:rsidRDefault="00F15E72" w:rsidP="00F15E72">
                              <w:pPr>
                                <w:spacing w:line="216" w:lineRule="auto"/>
                                <w:jc w:val="center"/>
                                <w:rPr>
                                  <w:rFonts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lang w:bidi="ar-EG"/>
                                </w:rPr>
                              </w:pPr>
                              <w:r>
                                <w:rPr>
                                  <w:rFonts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  <w:lang w:bidi="ar-EG"/>
                                </w:rPr>
                                <w:t>اختبار قبلي وبعدي</w:t>
                              </w:r>
                            </w:p>
                          </w:txbxContent>
                        </v:textbox>
                      </v:shape>
                      <v:shape id="TextBox 7" o:spid="_x0000_s1096" type="#_x0000_t202" style="position:absolute;left:20709;top:28407;width:7901;height:4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" filled="f" stroked="f"/>
                    </v:group>
                  </v:group>
                </v:group>
                <v:shape id="Picture 1215068312" o:spid="_x0000_s1097" type="#_x0000_t75" alt="Training " style="position:absolute;left:32473;top:1876;width:6060;height:6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">
                  <v:imagedata r:id="rId38" o:title="Training " gain="19661f" blacklevel="22938f"/>
                </v:shape>
                <v:shape id="Picture 124869935" o:spid="_x0000_s1098" type="#_x0000_t75" alt="Book " style="position:absolute;left:17288;top:722;width:7304;height:7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">
                  <v:imagedata r:id="rId39" o:title="Book " gain="19661f" blacklevel="22938f"/>
                </v:shape>
                <v:shape id="Picture 234177648" o:spid="_x0000_s1099" type="#_x0000_t75" alt="Presentation " style="position:absolute;left:32455;top:15885;width:6096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">
                  <v:imagedata r:id="rId40" o:title="Presentation " gain="19661f" blacklevel="22938f"/>
                </v:shape>
                <v:shape id="Picture 1093917362" o:spid="_x0000_s1100" type="#_x0000_t75" alt="Document " style="position:absolute;left:17778;top:15407;width:6472;height:6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">
                  <v:imagedata r:id="rId41" o:title="Document " gain="19661f" blacklevel="22938f"/>
                </v:shape>
                <v:shape id="Picture 565386706" o:spid="_x0000_s1101" type="#_x0000_t75" alt="Exam " style="position:absolute;left:32006;top:29308;width:6717;height:67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">
                  <v:imagedata r:id="rId42" o:title="Exam " gain="19661f" blacklevel="22938f"/>
                </v:shape>
                <v:shape id="Picture 419973710" o:spid="_x0000_s1102" type="#_x0000_t75" alt="Search " style="position:absolute;left:18222;top:29347;width:7147;height:7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">
                  <v:imagedata r:id="rId43" o:title="Search " gain="19661f" blacklevel="22938f"/>
                </v:shape>
                <w10:anchorlock/>
              </v:group>
            </w:pict>
          </mc:Fallback>
        </mc:AlternateContent>
      </w:r>
    </w:p>
    <w:p w14:paraId="57B6F55A" w14:textId="77777777" w:rsidR="00DC2CFD" w:rsidRDefault="00DC2CFD" w:rsidP="00DC2CFD">
      <w:pPr>
        <w:rPr>
          <w:sz w:val="40"/>
          <w:szCs w:val="44"/>
          <w:rtl/>
          <w:lang w:bidi="ar-SY"/>
        </w:rPr>
      </w:pPr>
    </w:p>
    <w:p w14:paraId="20EF6B2B" w14:textId="77777777" w:rsidR="005F43F4" w:rsidRDefault="005F43F4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1BEF128F" w14:textId="71EA4983" w:rsidR="00A34119" w:rsidRPr="001C11A3" w:rsidRDefault="00597B9E" w:rsidP="005F43F4">
      <w:pPr>
        <w:spacing w:line="240" w:lineRule="auto"/>
        <w:jc w:val="center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cs="PT Bold Heading"/>
          <w:noProof/>
          <w:sz w:val="52"/>
          <w:szCs w:val="56"/>
          <w:rtl/>
          <w:lang w:val="ar-SA"/>
        </w:rPr>
        <w:lastRenderedPageBreak/>
        <mc:AlternateContent>
          <mc:Choice Requires="wpg">
            <w:drawing>
              <wp:anchor distT="0" distB="0" distL="114300" distR="114300" simplePos="0" relativeHeight="252064768" behindDoc="0" locked="0" layoutInCell="1" allowOverlap="1" wp14:anchorId="441324FE" wp14:editId="60390BAA">
                <wp:simplePos x="0" y="0"/>
                <wp:positionH relativeFrom="column">
                  <wp:posOffset>-104775</wp:posOffset>
                </wp:positionH>
                <wp:positionV relativeFrom="paragraph">
                  <wp:posOffset>-466725</wp:posOffset>
                </wp:positionV>
                <wp:extent cx="6589407" cy="6965950"/>
                <wp:effectExtent l="0" t="0" r="0" b="6350"/>
                <wp:wrapNone/>
                <wp:docPr id="162" name="Group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89407" cy="6965950"/>
                          <a:chOff x="-236293" y="0"/>
                          <a:chExt cx="6589407" cy="6965950"/>
                        </a:xfrm>
                      </wpg:grpSpPr>
                      <wpg:grpSp>
                        <wpg:cNvPr id="1279981941" name="Group 1279981941"/>
                        <wpg:cNvGrpSpPr/>
                        <wpg:grpSpPr>
                          <a:xfrm>
                            <a:off x="-236293" y="2571750"/>
                            <a:ext cx="5981700" cy="4394200"/>
                            <a:chOff x="-398225" y="0"/>
                            <a:chExt cx="5981779" cy="4394511"/>
                          </a:xfrm>
                        </wpg:grpSpPr>
                        <wpg:grpSp>
                          <wpg:cNvPr id="1279981942" name="Group 25"/>
                          <wpg:cNvGrpSpPr/>
                          <wpg:grpSpPr>
                            <a:xfrm>
                              <a:off x="3130263" y="0"/>
                              <a:ext cx="2262106" cy="617977"/>
                              <a:chOff x="3849889" y="0"/>
                              <a:chExt cx="2262106" cy="617977"/>
                            </a:xfrm>
                          </wpg:grpSpPr>
                          <wpg:grpSp>
                            <wpg:cNvPr id="1279981943" name="Group 1279981943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279981944" name="Oval 1279981944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279981945" name="Picture 1279981945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>
                                  <a:lum bright="70000" contrast="-70000"/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45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279981946" name="TextBox 34"/>
                            <wps:cNvSpPr txBox="1"/>
                            <wps:spPr>
                              <a:xfrm>
                                <a:off x="3849889" y="69934"/>
                                <a:ext cx="1755163" cy="54804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35705B0" w14:textId="77777777" w:rsidR="00597B9E" w:rsidRPr="00BC6FB1" w:rsidRDefault="00597B9E" w:rsidP="00597B9E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BC6FB1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أهداف الجلسة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279981947" name="Group 26"/>
                          <wpg:cNvGrpSpPr/>
                          <wpg:grpSpPr>
                            <a:xfrm>
                              <a:off x="-6" y="9939"/>
                              <a:ext cx="2261241" cy="617909"/>
                              <a:chOff x="-6" y="0"/>
                              <a:chExt cx="2261549" cy="618534"/>
                            </a:xfrm>
                          </wpg:grpSpPr>
                          <wps:wsp>
                            <wps:cNvPr id="1279981948" name="Oval 1279981948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79981949" name="TextBox 34"/>
                            <wps:cNvSpPr txBox="1"/>
                            <wps:spPr>
                              <a:xfrm>
                                <a:off x="-6" y="69936"/>
                                <a:ext cx="1756037" cy="54859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C81EA30" w14:textId="77777777" w:rsidR="00597B9E" w:rsidRPr="00BC6FB1" w:rsidRDefault="00597B9E" w:rsidP="00597B9E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436A99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المحتوى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279981950" name="Picture 1279981950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6" cstate="print">
                                <a:lum bright="70000" contrast="-70000"/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47">
                                        <a14:imgEffect>
                                          <a14:artisticPhotocopy/>
                                        </a14:imgEffect>
                                      </a14:imgLayer>
                                    </a14:imgProps>
                                  </a:ex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279981951" name="Text Box 1279981951"/>
                          <wps:cNvSpPr txBox="1"/>
                          <wps:spPr>
                            <a:xfrm>
                              <a:off x="2023469" y="778922"/>
                              <a:ext cx="3560085" cy="339954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01DE38" w14:textId="1FAA73F5" w:rsidR="00597B9E" w:rsidRPr="00973809" w:rsidRDefault="00973809" w:rsidP="00973809">
                                <w:p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hyperlink r:id="rId48" w:history="1">
                                  <w:r w:rsidR="00597B9E" w:rsidRPr="00973809">
                                    <w:rPr>
                                      <w:rStyle w:val="Hyperlink"/>
                                      <w:rFonts w:ascii="Sakkal Majalla" w:hAnsi="Sakkal Majalla" w:cs="Sakkal Majalla"/>
                                      <w:b/>
                                      <w:sz w:val="34"/>
                                      <w:szCs w:val="34"/>
                                      <w:rtl/>
                                    </w:rPr>
                                    <w:t>بنهاية هذه الجلسة، سيكون المتدرّب قادراً على:</w:t>
                                  </w:r>
                                </w:hyperlink>
                              </w:p>
                              <w:p w14:paraId="35B6FFAF" w14:textId="77777777" w:rsid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يُعرّف تحليل البيانات ويُميّز بين أنواعه المختلفة.</w:t>
                                </w:r>
                              </w:p>
                              <w:p w14:paraId="487BA16F" w14:textId="77777777" w:rsid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يشرح مفهوم الذكاء الاصطناعي وعلاقته بعلم البيانات.</w:t>
                                </w:r>
                              </w:p>
                              <w:p w14:paraId="49ECF664" w14:textId="77777777" w:rsid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يصف دورة حياة تحليل البيانات ومراحلها الأساسيّة.</w:t>
                                </w:r>
                              </w:p>
                              <w:p w14:paraId="22B536B8" w14:textId="77777777" w:rsid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يُحلّل دور الذكاء الاصطناعي في تحويل البيانات الخام إلى معرفة قابلة للتطبيق.</w:t>
                                </w:r>
                              </w:p>
                              <w:p w14:paraId="1D00E2E6" w14:textId="77777777" w:rsidR="00597B9E" w:rsidRPr="000F32C7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يُطبّق المفاهيم الأساسيّة لتحليل البيانات في سياقات عمليّة بسيطة.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9856704" name="Text Box 1579856704"/>
                          <wps:cNvSpPr txBox="1"/>
                          <wps:spPr>
                            <a:xfrm>
                              <a:off x="-398225" y="766221"/>
                              <a:ext cx="2665325" cy="36282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0D51EB" w14:textId="77777777" w:rsidR="00597B9E" w:rsidRPr="00436A9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الافتتاحيّة.</w:t>
                                </w:r>
                              </w:p>
                              <w:p w14:paraId="080C7F56" w14:textId="77777777" w:rsidR="00597B9E" w:rsidRPr="00436A9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 تعارف المشاركين.</w:t>
                                </w:r>
                              </w:p>
                              <w:p w14:paraId="627DCD59" w14:textId="77777777" w:rsidR="00597B9E" w:rsidRPr="00436A9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 عصف ذهني.</w:t>
                                </w:r>
                              </w:p>
                              <w:p w14:paraId="0F3BB7A3" w14:textId="77777777" w:rsidR="00597B9E" w:rsidRPr="00436A9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تعريف تحليل البيانات وأنواعه.</w:t>
                                </w:r>
                              </w:p>
                              <w:p w14:paraId="010095B3" w14:textId="77777777" w:rsidR="00597B9E" w:rsidRPr="00436A9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مفهوم الذكاء الاصطناعي وعلاقته بعلم البيانات.</w:t>
                                </w:r>
                              </w:p>
                              <w:p w14:paraId="0E7BB152" w14:textId="77777777" w:rsidR="00597B9E" w:rsidRPr="00436A9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دورة حياة تحليل البيانات </w:t>
                                </w: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Data Analysis Life Cycle</w:t>
                                </w: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3A4E6098" w14:textId="77777777" w:rsidR="00597B9E" w:rsidRPr="00436A9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دور الذكاء الاصطناعي في تحويل البيانات إلى معرفة.</w:t>
                                </w:r>
                              </w:p>
                              <w:p w14:paraId="6BDC8956" w14:textId="77777777" w:rsidR="00597B9E" w:rsidRPr="00436A9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 تدريبي.</w:t>
                                </w:r>
                              </w:p>
                              <w:p w14:paraId="068D8FCC" w14:textId="77777777" w:rsidR="00597B9E" w:rsidRPr="000F32C7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436A9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التقويم.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46116251" name="Group 1246116251"/>
                        <wpg:cNvGrpSpPr/>
                        <wpg:grpSpPr>
                          <a:xfrm>
                            <a:off x="0" y="0"/>
                            <a:ext cx="6353114" cy="2325233"/>
                            <a:chOff x="0" y="0"/>
                            <a:chExt cx="6353114" cy="2325233"/>
                          </a:xfrm>
                        </wpg:grpSpPr>
                        <pic:pic xmlns:pic="http://schemas.openxmlformats.org/drawingml/2006/picture">
                          <pic:nvPicPr>
                            <pic:cNvPr id="1246116252" name="Picture 1246116252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9" cstate="print">
                              <a:lum bright="70000" contrast="-70000"/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50">
                                      <a14:imgEffect>
                                        <a14:artisticPhotocopy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246116253" name="TextBox 34"/>
                          <wps:cNvSpPr txBox="1"/>
                          <wps:spPr>
                            <a:xfrm>
                              <a:off x="5220909" y="1072378"/>
                              <a:ext cx="113220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FD239C8" w14:textId="77777777" w:rsidR="00597B9E" w:rsidRPr="00F01FA2" w:rsidRDefault="00597B9E" w:rsidP="00597B9E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اليوم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الأول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246116254" name="TextBox 34"/>
                          <wps:cNvSpPr txBox="1"/>
                          <wps:spPr>
                            <a:xfrm>
                              <a:off x="2494615" y="19867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EFFA218" w14:textId="77777777" w:rsidR="00597B9E" w:rsidRPr="00F01FA2" w:rsidRDefault="00597B9E" w:rsidP="00597B9E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246116255" name="TextBox 34"/>
                          <wps:cNvSpPr txBox="1"/>
                          <wps:spPr>
                            <a:xfrm>
                              <a:off x="0" y="1291077"/>
                              <a:ext cx="456755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FFA570C" w14:textId="3AAA06EF" w:rsidR="00597B9E" w:rsidRPr="00F01FA2" w:rsidRDefault="00973809" w:rsidP="00973809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hyperlink r:id="rId51" w:history="1">
                                  <w:r w:rsidR="00597B9E" w:rsidRPr="00973809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rtl/>
                                      <w:lang w:bidi="ar-SY"/>
                                    </w:rPr>
                                    <w:t>مفهوم تحليل البيانات والذكاء الاصطناعي</w:t>
                                  </w:r>
                                </w:hyperlink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1324FE" id="Group 162" o:spid="_x0000_s1103" style="position:absolute;left:0;text-align:left;margin-left:-8.25pt;margin-top:-36.75pt;width:518.85pt;height:548.5pt;z-index:252064768;mso-position-horizontal-relative:text;mso-position-vertical-relative:text;mso-width-relative:margin;mso-height-relative:margin" coordorigin="-2362" coordsize="65894,69659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">
                <v:group id="Group 1279981941" o:spid="_x0000_s1104" style="position:absolute;left:-2362;top:25717;width:59816;height:43942" coordorigin="-3982" coordsize="59817,43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">
                  <v:group id="Group 25" o:spid="_x0000_s1105" style="position:absolute;left:31302;width:22621;height:6179" coordorigin="38498" coordsize="22621,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">
                    <v:group id="Group 1279981943" o:spid="_x0000_s1106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">
                      <v:oval id="Oval 1279981944" o:spid="_x0000_s1107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" fillcolor="#168489" stroked="f" strokeweight="1pt">
                        <v:fill opacity="49087f"/>
                        <v:stroke joinstyle="miter"/>
                      </v:oval>
                      <v:shape id="Picture 1279981945" o:spid="_x0000_s1108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">
                        <v:imagedata r:id="rId52" o:title="Target " gain="19661f" blacklevel="22938f"/>
                      </v:shape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109" type="#_x0000_t202" style="position:absolute;left:38498;top:699;width:17552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" filled="f" stroked="f">
                      <v:textbox style="mso-fit-shape-to-text:t">
                        <w:txbxContent>
                          <w:p w14:paraId="135705B0" w14:textId="77777777" w:rsidR="00597B9E" w:rsidRPr="00BC6FB1" w:rsidRDefault="00597B9E" w:rsidP="00597B9E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BC6FB1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أهداف الجلسة</w:t>
                            </w:r>
                          </w:p>
                        </w:txbxContent>
                      </v:textbox>
                    </v:shape>
                  </v:group>
                  <v:group id="Group 26" o:spid="_x0000_s1110" style="position:absolute;top:99;width:22612;height:6179" coordorigin="" coordsize="22615,6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">
                    <v:oval id="Oval 1279981948" o:spid="_x0000_s1111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" fillcolor="#168489" stroked="f" strokeweight="1pt">
                      <v:fill opacity="49087f"/>
                      <v:stroke joinstyle="miter"/>
                    </v:oval>
                    <v:shape id="_x0000_s1112" type="#_x0000_t202" style="position:absolute;top:699;width:17560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" filled="f" stroked="f">
                      <v:textbox style="mso-fit-shape-to-text:t">
                        <w:txbxContent>
                          <w:p w14:paraId="0C81EA30" w14:textId="77777777" w:rsidR="00597B9E" w:rsidRPr="00BC6FB1" w:rsidRDefault="00597B9E" w:rsidP="00597B9E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436A99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المحتوى</w:t>
                            </w:r>
                          </w:p>
                        </w:txbxContent>
                      </v:textbox>
                    </v:shape>
                    <v:shape id="Picture 1279981950" o:spid="_x0000_s1113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">
                      <v:imagedata r:id="rId53" o:title="Note " gain="19661f" blacklevel="22938f"/>
                    </v:shape>
                  </v:group>
                  <v:shape id="Text Box 1279981951" o:spid="_x0000_s1114" type="#_x0000_t202" style="position:absolute;left:20234;top:7789;width:35601;height:339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" filled="f" stroked="f" strokeweight=".5pt">
                    <v:textbox>
                      <w:txbxContent>
                        <w:p w14:paraId="6F01DE38" w14:textId="1FAA73F5" w:rsidR="00597B9E" w:rsidRPr="00973809" w:rsidRDefault="00973809" w:rsidP="00973809">
                          <w:p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hyperlink r:id="rId54" w:history="1">
                            <w:r w:rsidR="00597B9E" w:rsidRPr="00973809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sz w:val="34"/>
                                <w:szCs w:val="34"/>
                                <w:rtl/>
                              </w:rPr>
                              <w:t>بنهاية هذه الجلسة، سيكون المتدرّب قادراً على:</w:t>
                            </w:r>
                          </w:hyperlink>
                        </w:p>
                        <w:p w14:paraId="35B6FFAF" w14:textId="77777777" w:rsid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يُعرّف تحليل البيانات ويُميّز بين أنواعه المختلفة.</w:t>
                          </w:r>
                        </w:p>
                        <w:p w14:paraId="487BA16F" w14:textId="77777777" w:rsid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يشرح مفهوم الذكاء الاصطناعي وعلاقته بعلم البيانات.</w:t>
                          </w:r>
                        </w:p>
                        <w:p w14:paraId="49ECF664" w14:textId="77777777" w:rsid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يصف دورة حياة تحليل البيانات ومراحلها الأساسيّة.</w:t>
                          </w:r>
                        </w:p>
                        <w:p w14:paraId="22B536B8" w14:textId="77777777" w:rsid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يُحلّل دور الذكاء الاصطناعي في تحويل البيانات الخام إلى معرفة قابلة للتطبيق.</w:t>
                          </w:r>
                        </w:p>
                        <w:p w14:paraId="1D00E2E6" w14:textId="77777777" w:rsidR="00597B9E" w:rsidRPr="000F32C7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يُطبّق المفاهيم الأساسيّة لتحليل البيانات في سياقات عمليّة بسيطة.</w:t>
                          </w:r>
                        </w:p>
                      </w:txbxContent>
                    </v:textbox>
                  </v:shape>
                  <v:shape id="Text Box 1579856704" o:spid="_x0000_s1115" type="#_x0000_t202" style="position:absolute;left:-3982;top:7662;width:26653;height:36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" filled="f" stroked="f" strokeweight=".5pt">
                    <v:textbox>
                      <w:txbxContent>
                        <w:p w14:paraId="460D51EB" w14:textId="77777777" w:rsidR="00597B9E" w:rsidRPr="00436A9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الافتتاحيّة.</w:t>
                          </w:r>
                        </w:p>
                        <w:p w14:paraId="080C7F56" w14:textId="77777777" w:rsidR="00597B9E" w:rsidRPr="00436A9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 تعارف المشاركين.</w:t>
                          </w:r>
                        </w:p>
                        <w:p w14:paraId="627DCD59" w14:textId="77777777" w:rsidR="00597B9E" w:rsidRPr="00436A9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 عصف ذهني.</w:t>
                          </w:r>
                        </w:p>
                        <w:p w14:paraId="0F3BB7A3" w14:textId="77777777" w:rsidR="00597B9E" w:rsidRPr="00436A9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تعريف تحليل البيانات وأنواعه.</w:t>
                          </w:r>
                        </w:p>
                        <w:p w14:paraId="010095B3" w14:textId="77777777" w:rsidR="00597B9E" w:rsidRPr="00436A9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مفهوم الذكاء الاصطناعي وعلاقته بعلم البيانات.</w:t>
                          </w:r>
                        </w:p>
                        <w:p w14:paraId="0E7BB152" w14:textId="77777777" w:rsidR="00597B9E" w:rsidRPr="00436A9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دورة حياة تحليل البيانات </w:t>
                          </w: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Data Analysis Life Cycle</w:t>
                          </w: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3A4E6098" w14:textId="77777777" w:rsidR="00597B9E" w:rsidRPr="00436A9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دور الذكاء الاصطناعي في تحويل البيانات إلى معرفة.</w:t>
                          </w:r>
                        </w:p>
                        <w:p w14:paraId="6BDC8956" w14:textId="77777777" w:rsidR="00597B9E" w:rsidRPr="00436A9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 تدريبي.</w:t>
                          </w:r>
                        </w:p>
                        <w:p w14:paraId="068D8FCC" w14:textId="77777777" w:rsidR="00597B9E" w:rsidRPr="000F32C7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436A9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التقويم.</w:t>
                          </w:r>
                        </w:p>
                      </w:txbxContent>
                    </v:textbox>
                  </v:shape>
                </v:group>
                <v:group id="Group 1246116251" o:spid="_x0000_s1116" style="position:absolute;width:63531;height:23252" coordsize="63531,23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">
                  <v:shape id="Picture 1246116252" o:spid="_x0000_s1117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">
                    <v:imagedata r:id="rId55" o:title="Calendar " gain="19661f" blacklevel="22938f"/>
                  </v:shape>
                  <v:shape id="_x0000_s1118" type="#_x0000_t202" style="position:absolute;left:52209;top:10723;width:11322;height:12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" filled="f" stroked="f">
                    <v:textbox style="mso-fit-shape-to-text:t">
                      <w:txbxContent>
                        <w:p w14:paraId="7FD239C8" w14:textId="77777777" w:rsidR="00597B9E" w:rsidRPr="00F01FA2" w:rsidRDefault="00597B9E" w:rsidP="00597B9E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اليوم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الأول</w:t>
                          </w:r>
                        </w:p>
                      </w:txbxContent>
                    </v:textbox>
                  </v:shape>
                  <v:shape id="_x0000_s1119" type="#_x0000_t202" style="position:absolute;left:24946;top:198;width:24301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" filled="f" stroked="f">
                    <v:textbox style="mso-fit-shape-to-text:t">
                      <w:txbxContent>
                        <w:p w14:paraId="3EFFA218" w14:textId="77777777" w:rsidR="00597B9E" w:rsidRPr="00F01FA2" w:rsidRDefault="00597B9E" w:rsidP="00597B9E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الأولى</w:t>
                          </w:r>
                        </w:p>
                      </w:txbxContent>
                    </v:textbox>
                  </v:shape>
                  <v:shape id="_x0000_s1120" type="#_x0000_t202" style="position:absolute;top:12910;width:45675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" filled="f" stroked="f">
                    <v:textbox style="mso-fit-shape-to-text:t">
                      <w:txbxContent>
                        <w:p w14:paraId="6FFA570C" w14:textId="3AAA06EF" w:rsidR="00597B9E" w:rsidRPr="00F01FA2" w:rsidRDefault="00973809" w:rsidP="00973809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hyperlink r:id="rId56" w:history="1">
                            <w:r w:rsidR="00597B9E" w:rsidRPr="00973809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مفهوم تحليل البيانات والذكاء الاصطناعي</w:t>
                            </w:r>
                          </w:hyperlink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3DA7CBCB" w14:textId="77777777" w:rsidR="00FB756E" w:rsidRDefault="00FB756E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</w:p>
    <w:p w14:paraId="69420E66" w14:textId="77777777" w:rsidR="00A34119" w:rsidRDefault="00A34119" w:rsidP="00D374CF">
      <w:pPr>
        <w:jc w:val="both"/>
        <w:rPr>
          <w:sz w:val="40"/>
          <w:szCs w:val="44"/>
          <w:rtl/>
          <w:lang w:bidi="ar-SY"/>
        </w:rPr>
      </w:pPr>
    </w:p>
    <w:p w14:paraId="262F4F39" w14:textId="77777777" w:rsidR="00D90411" w:rsidRPr="00D90411" w:rsidRDefault="00A34119" w:rsidP="00D90411">
      <w:pPr>
        <w:bidi w:val="0"/>
        <w:spacing w:after="160" w:line="259" w:lineRule="auto"/>
        <w:jc w:val="left"/>
        <w:rPr>
          <w:sz w:val="40"/>
          <w:szCs w:val="44"/>
          <w:lang w:val="en-GB"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7FFF1452" w14:textId="183250DC" w:rsidR="00D90411" w:rsidRDefault="00D90411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lastRenderedPageBreak/>
        <w:br w:type="page"/>
      </w:r>
      <w:r w:rsidR="00597B9E">
        <w:rPr>
          <w:rFonts w:cs="PT Bold Heading"/>
          <w:noProof/>
          <w:sz w:val="52"/>
          <w:szCs w:val="56"/>
          <w:rtl/>
          <w:lang w:val="ar-SA"/>
        </w:rPr>
        <mc:AlternateContent>
          <mc:Choice Requires="wpg">
            <w:drawing>
              <wp:anchor distT="0" distB="0" distL="114300" distR="114300" simplePos="0" relativeHeight="252066816" behindDoc="0" locked="0" layoutInCell="1" allowOverlap="1" wp14:anchorId="5D54D0C0" wp14:editId="19D944DF">
                <wp:simplePos x="0" y="0"/>
                <wp:positionH relativeFrom="column">
                  <wp:posOffset>-82550</wp:posOffset>
                </wp:positionH>
                <wp:positionV relativeFrom="paragraph">
                  <wp:posOffset>-469900</wp:posOffset>
                </wp:positionV>
                <wp:extent cx="6562199" cy="6970101"/>
                <wp:effectExtent l="0" t="0" r="0" b="2540"/>
                <wp:wrapNone/>
                <wp:docPr id="175" name="Group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62199" cy="6970101"/>
                          <a:chOff x="-209550" y="0"/>
                          <a:chExt cx="6562199" cy="6970101"/>
                        </a:xfrm>
                      </wpg:grpSpPr>
                      <wpg:grpSp>
                        <wpg:cNvPr id="176" name="Group 176"/>
                        <wpg:cNvGrpSpPr/>
                        <wpg:grpSpPr>
                          <a:xfrm>
                            <a:off x="-209550" y="2571750"/>
                            <a:ext cx="5978431" cy="4398351"/>
                            <a:chOff x="-371482" y="0"/>
                            <a:chExt cx="5978511" cy="4398662"/>
                          </a:xfrm>
                        </wpg:grpSpPr>
                        <wpg:grpSp>
                          <wpg:cNvPr id="177" name="Group 25"/>
                          <wpg:cNvGrpSpPr/>
                          <wpg:grpSpPr>
                            <a:xfrm>
                              <a:off x="3129964" y="0"/>
                              <a:ext cx="2262405" cy="617848"/>
                              <a:chOff x="3849590" y="0"/>
                              <a:chExt cx="2262405" cy="617848"/>
                            </a:xfrm>
                          </wpg:grpSpPr>
                          <wpg:grpSp>
                            <wpg:cNvPr id="185" name="Group 185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86" name="Oval 186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7" name="Picture 187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>
                                  <a:lum bright="70000" contrast="-70000"/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45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88" name="TextBox 34"/>
                            <wps:cNvSpPr txBox="1"/>
                            <wps:spPr>
                              <a:xfrm>
                                <a:off x="3849590" y="69805"/>
                                <a:ext cx="1755163" cy="54804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BB13CA5" w14:textId="77777777" w:rsidR="00597B9E" w:rsidRPr="00BC6FB1" w:rsidRDefault="00597B9E" w:rsidP="00597B9E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BC6FB1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أهداف الجلسة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89" name="Group 26"/>
                          <wpg:cNvGrpSpPr/>
                          <wpg:grpSpPr>
                            <a:xfrm>
                              <a:off x="-38" y="9939"/>
                              <a:ext cx="2261273" cy="617778"/>
                              <a:chOff x="-38" y="0"/>
                              <a:chExt cx="2261581" cy="618403"/>
                            </a:xfrm>
                          </wpg:grpSpPr>
                          <wps:wsp>
                            <wps:cNvPr id="1451488576" name="Oval 1451488576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51488577" name="TextBox 34"/>
                            <wps:cNvSpPr txBox="1"/>
                            <wps:spPr>
                              <a:xfrm>
                                <a:off x="-38" y="69805"/>
                                <a:ext cx="1756037" cy="54859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9704ED8" w14:textId="77777777" w:rsidR="00597B9E" w:rsidRPr="00BC6FB1" w:rsidRDefault="00597B9E" w:rsidP="00597B9E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BF4A65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المحتوى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51488578" name="Picture 1451488578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6" cstate="print">
                                <a:lum bright="70000" contrast="-70000"/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47">
                                        <a14:imgEffect>
                                          <a14:artisticPhotocopy/>
                                        </a14:imgEffect>
                                      </a14:imgLayer>
                                    </a14:imgProps>
                                  </a:ex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51488579" name="Text Box 1451488579"/>
                          <wps:cNvSpPr txBox="1"/>
                          <wps:spPr>
                            <a:xfrm>
                              <a:off x="2015885" y="725903"/>
                              <a:ext cx="3591144" cy="36727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48DAA8E" w14:textId="50C1B287" w:rsidR="00597B9E" w:rsidRPr="00973809" w:rsidRDefault="00973809" w:rsidP="00973809">
                                <w:p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lang w:bidi="ar-SY"/>
                                  </w:rPr>
                                </w:pPr>
                                <w:hyperlink r:id="rId57" w:history="1">
                                  <w:r w:rsidR="00597B9E" w:rsidRPr="00973809">
                                    <w:rPr>
                                      <w:rStyle w:val="Hyperlink"/>
                                      <w:rFonts w:ascii="Sakkal Majalla" w:hAnsi="Sakkal Majalla" w:cs="Sakkal Majalla"/>
                                      <w:b/>
                                      <w:sz w:val="32"/>
                                      <w:rtl/>
                                    </w:rPr>
                                    <w:t>بنهاية هذه الجلسة، سيكون المتدرّب قادراً على:</w:t>
                                  </w:r>
                                </w:hyperlink>
                              </w:p>
                              <w:p w14:paraId="29D4ED9E" w14:textId="77777777" w:rsidR="00597B9E" w:rsidRPr="00BF4A65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</w:pP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>يُحدّد أهمّ أدوات الذكاء الاصطناعي المستخدمة في تحليل البيانات وخصائص كلّ منها.</w:t>
                                </w:r>
                              </w:p>
                              <w:p w14:paraId="68AC8CAE" w14:textId="77777777" w:rsidR="00597B9E" w:rsidRPr="00BF4A65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</w:pP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>يُقارن بين الأدوات المختلفة من حيث الاستخدام، والمجالات، والإمكانيّات، والتكلفة.</w:t>
                                </w:r>
                              </w:p>
                              <w:p w14:paraId="3E9DD796" w14:textId="77777777" w:rsidR="00597B9E" w:rsidRPr="00BF4A65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</w:pP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>يُميّز بين الأدوات المناسبة لأنواع البيانات المختلفة (منظّمة، غير منظّمة، كبيرة، صغيرة).</w:t>
                                </w:r>
                              </w:p>
                              <w:p w14:paraId="4864704E" w14:textId="77777777" w:rsidR="00597B9E" w:rsidRPr="00BF4A65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</w:pP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>يُطبّق معايير محدّدة لاختيار الأداة الأنسب بناءً على متطلّبات المشروع.</w:t>
                                </w:r>
                              </w:p>
                              <w:p w14:paraId="50353FDE" w14:textId="77777777" w:rsidR="00597B9E" w:rsidRPr="00BF4A65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</w:pP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>يُقيّم نقاط القوّة والضعف لكلّ أداة في سياقات مختلفة.</w:t>
                                </w:r>
                              </w:p>
                              <w:p w14:paraId="25E01831" w14:textId="77777777" w:rsidR="00597B9E" w:rsidRPr="00BF4A65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</w:pP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>يستخدم أداة واحدة على الأقلّ بشكل عملي لحلّ مشكلة تحليليّة بسيطة.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1488580" name="Text Box 1451488580"/>
                          <wps:cNvSpPr txBox="1"/>
                          <wps:spPr>
                            <a:xfrm>
                              <a:off x="-371482" y="725589"/>
                              <a:ext cx="2537213" cy="36725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10CE2E6" w14:textId="77777777" w:rsidR="00597B9E" w:rsidRPr="00BF4A65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</w:pP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>نشاط عصف ذهني.</w:t>
                                </w:r>
                              </w:p>
                              <w:p w14:paraId="066955E5" w14:textId="77777777" w:rsidR="00597B9E" w:rsidRPr="00BF4A65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</w:pP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>نظرة عامة على الأدوات الذكية (</w:t>
                                </w: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  <w:t>ChatGPT</w:t>
                                </w: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 xml:space="preserve">، </w:t>
                                </w: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  <w:t>Power BI</w:t>
                                </w: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 xml:space="preserve">، </w:t>
                                </w: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  <w:t>Google Colab</w:t>
                                </w: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 xml:space="preserve">، </w:t>
                                </w: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  <w:t>Tableau</w:t>
                                </w: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>).</w:t>
                                </w:r>
                              </w:p>
                              <w:p w14:paraId="1210D87C" w14:textId="77777777" w:rsidR="00597B9E" w:rsidRPr="00BF4A65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</w:pP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>مقارنة بين الأدوات من حيث الاستخدام والمجالات.</w:t>
                                </w:r>
                              </w:p>
                              <w:p w14:paraId="2B4DB98E" w14:textId="77777777" w:rsidR="00597B9E" w:rsidRPr="00BF4A65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</w:pP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>كيفية اختيار الأداة الأنسب بحسب نوع البيانات.</w:t>
                                </w:r>
                              </w:p>
                              <w:p w14:paraId="5FD45261" w14:textId="77777777" w:rsidR="00597B9E" w:rsidRPr="00BF4A65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</w:pP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>نشاط تدريبي.</w:t>
                                </w:r>
                              </w:p>
                              <w:p w14:paraId="6F692C40" w14:textId="77777777" w:rsidR="00597B9E" w:rsidRPr="00BF4A65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lang w:bidi="ar-SY"/>
                                  </w:rPr>
                                </w:pPr>
                                <w:r w:rsidRPr="00BF4A65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4"/>
                                    <w:szCs w:val="34"/>
                                    <w:rtl/>
                                    <w:lang w:bidi="ar-SY"/>
                                  </w:rPr>
                                  <w:t>التقويم.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51488581" name="Group 1451488581"/>
                        <wpg:cNvGrpSpPr/>
                        <wpg:grpSpPr>
                          <a:xfrm>
                            <a:off x="-3" y="0"/>
                            <a:ext cx="6352652" cy="2325181"/>
                            <a:chOff x="-3" y="0"/>
                            <a:chExt cx="6352652" cy="2325181"/>
                          </a:xfrm>
                        </wpg:grpSpPr>
                        <pic:pic xmlns:pic="http://schemas.openxmlformats.org/drawingml/2006/picture">
                          <pic:nvPicPr>
                            <pic:cNvPr id="1451488582" name="Picture 1451488582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9" cstate="print">
                              <a:lum bright="70000" contrast="-70000"/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50">
                                      <a14:imgEffect>
                                        <a14:artisticPhotocopy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51488583" name="TextBox 34"/>
                          <wps:cNvSpPr txBox="1"/>
                          <wps:spPr>
                            <a:xfrm>
                              <a:off x="5220444" y="1072326"/>
                              <a:ext cx="113220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0D38B5C" w14:textId="77777777" w:rsidR="00597B9E" w:rsidRPr="00F01FA2" w:rsidRDefault="00597B9E" w:rsidP="00597B9E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اليوم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الأول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584" name="TextBox 34"/>
                          <wps:cNvSpPr txBox="1"/>
                          <wps:spPr>
                            <a:xfrm>
                              <a:off x="2494575" y="19866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E9628DB" w14:textId="77777777" w:rsidR="00597B9E" w:rsidRPr="00F01FA2" w:rsidRDefault="00597B9E" w:rsidP="00597B9E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585" name="TextBox 34"/>
                          <wps:cNvSpPr txBox="1"/>
                          <wps:spPr>
                            <a:xfrm>
                              <a:off x="-3" y="1291014"/>
                              <a:ext cx="456755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AA2AA2" w14:textId="1E1BC608" w:rsidR="00597B9E" w:rsidRPr="00F01FA2" w:rsidRDefault="00973809" w:rsidP="00973809">
                                <w:pPr>
                                  <w:jc w:val="center"/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JO"/>
                                  </w:rPr>
                                </w:pPr>
                                <w:hyperlink r:id="rId58" w:history="1">
                                  <w:r w:rsidR="00597B9E" w:rsidRPr="00973809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rtl/>
                                      <w:lang w:bidi="ar-SY"/>
                                    </w:rPr>
                                    <w:t>أدوات الذكاء الاصطناعي في تحليل البيانات</w:t>
                                  </w:r>
                                </w:hyperlink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54D0C0" id="Group 175" o:spid="_x0000_s1121" style="position:absolute;margin-left:-6.5pt;margin-top:-37pt;width:516.7pt;height:548.85pt;z-index:252066816;mso-position-horizontal-relative:text;mso-position-vertical-relative:text;mso-width-relative:margin;mso-height-relative:margin" coordorigin="-2095" coordsize="65621,69701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">
                <v:group id="Group 176" o:spid="_x0000_s1122" style="position:absolute;left:-2095;top:25717;width:59783;height:43984" coordorigin="-3714" coordsize="59785,439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9TO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KTyfCRfIxT8AAAD//wMAUEsBAi0AFAAGAAgAAAAhANvh9svuAAAAhQEAABMAAAAAAAAAAAAA&#10;AAAAAAAAAFtDb250ZW50X1R5cGVzXS54bWxQSwECLQAUAAYACAAAACEAWvQsW78AAAAVAQAACwAA&#10;AAAAAAAAAAAAAAAfAQAAX3JlbHMvLnJlbHNQSwECLQAUAAYACAAAACEA82fUzsMAAADcAAAADwAA&#10;AAAAAAAAAAAAAAAHAgAAZHJzL2Rvd25yZXYueG1sUEsFBgAAAAADAAMAtwAAAPcCAAAAAA==&#10;">
                  <v:group id="Group 25" o:spid="_x0000_s1123" style="position:absolute;left:31299;width:22624;height:6178" coordorigin="38495" coordsize="22624,6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  <v:group id="Group 185" o:spid="_x0000_s1124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  <v:oval id="Oval 186" o:spid="_x0000_s1125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" fillcolor="#168489" stroked="f" strokeweight="1pt">
                        <v:fill opacity="49087f"/>
                        <v:stroke joinstyle="miter"/>
                      </v:oval>
                      <v:shape id="Picture 187" o:spid="_x0000_s1126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">
                        <v:imagedata r:id="rId52" o:title="Target " gain="19661f" blacklevel="22938f"/>
                      </v:shape>
                    </v:group>
                    <v:shape id="_x0000_s1127" type="#_x0000_t202" style="position:absolute;left:38495;top:698;width:17552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" filled="f" stroked="f">
                      <v:textbox style="mso-fit-shape-to-text:t">
                        <w:txbxContent>
                          <w:p w14:paraId="1BB13CA5" w14:textId="77777777" w:rsidR="00597B9E" w:rsidRPr="00BC6FB1" w:rsidRDefault="00597B9E" w:rsidP="00597B9E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BC6FB1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أهداف الجلسة</w:t>
                            </w:r>
                          </w:p>
                        </w:txbxContent>
                      </v:textbox>
                    </v:shape>
                  </v:group>
                  <v:group id="Group 26" o:spid="_x0000_s1128" style="position:absolute;top:99;width:22612;height:6178" coordorigin="" coordsize="22615,6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  <v:oval id="Oval 1451488576" o:spid="_x0000_s1129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" fillcolor="#168489" stroked="f" strokeweight="1pt">
                      <v:fill opacity="49087f"/>
                      <v:stroke joinstyle="miter"/>
                    </v:oval>
                    <v:shape id="_x0000_s1130" type="#_x0000_t202" style="position:absolute;top:698;width:17559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" filled="f" stroked="f">
                      <v:textbox style="mso-fit-shape-to-text:t">
                        <w:txbxContent>
                          <w:p w14:paraId="79704ED8" w14:textId="77777777" w:rsidR="00597B9E" w:rsidRPr="00BC6FB1" w:rsidRDefault="00597B9E" w:rsidP="00597B9E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BF4A65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المحتوى</w:t>
                            </w:r>
                          </w:p>
                        </w:txbxContent>
                      </v:textbox>
                    </v:shape>
                    <v:shape id="Picture 1451488578" o:spid="_x0000_s1131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">
                      <v:imagedata r:id="rId53" o:title="Note " gain="19661f" blacklevel="22938f"/>
                    </v:shape>
                  </v:group>
                  <v:shape id="Text Box 1451488579" o:spid="_x0000_s1132" type="#_x0000_t202" style="position:absolute;left:20158;top:7259;width:35912;height:36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" filled="f" stroked="f" strokeweight=".5pt">
                    <v:textbox>
                      <w:txbxContent>
                        <w:p w14:paraId="648DAA8E" w14:textId="50C1B287" w:rsidR="00597B9E" w:rsidRPr="00973809" w:rsidRDefault="00973809" w:rsidP="00973809">
                          <w:p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lang w:bidi="ar-SY"/>
                            </w:rPr>
                          </w:pPr>
                          <w:hyperlink r:id="rId59" w:history="1">
                            <w:r w:rsidR="00597B9E" w:rsidRPr="00973809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sz w:val="32"/>
                                <w:rtl/>
                              </w:rPr>
                              <w:t>بنهاية هذه الجلسة، سيكون المتدرّب قادراً على:</w:t>
                            </w:r>
                          </w:hyperlink>
                        </w:p>
                        <w:p w14:paraId="29D4ED9E" w14:textId="77777777" w:rsidR="00597B9E" w:rsidRPr="00BF4A65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</w:pP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>يُحدّد أهمّ أدوات الذكاء الاصطناعي المستخدمة في تحليل البيانات وخصائص كلّ منها.</w:t>
                          </w:r>
                        </w:p>
                        <w:p w14:paraId="68AC8CAE" w14:textId="77777777" w:rsidR="00597B9E" w:rsidRPr="00BF4A65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</w:pP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>يُقارن بين الأدوات المختلفة من حيث الاستخدام، والمجالات، والإمكانيّات، والتكلفة.</w:t>
                          </w:r>
                        </w:p>
                        <w:p w14:paraId="3E9DD796" w14:textId="77777777" w:rsidR="00597B9E" w:rsidRPr="00BF4A65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</w:pP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>يُميّز بين الأدوات المناسبة لأنواع البيانات المختلفة (منظّمة، غير منظّمة، كبيرة، صغيرة).</w:t>
                          </w:r>
                        </w:p>
                        <w:p w14:paraId="4864704E" w14:textId="77777777" w:rsidR="00597B9E" w:rsidRPr="00BF4A65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</w:pP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>يُطبّق معايير محدّدة لاختيار الأداة الأنسب بناءً على متطلّبات المشروع.</w:t>
                          </w:r>
                        </w:p>
                        <w:p w14:paraId="50353FDE" w14:textId="77777777" w:rsidR="00597B9E" w:rsidRPr="00BF4A65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</w:pP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>يُقيّم نقاط القوّة والضعف لكلّ أداة في سياقات مختلفة.</w:t>
                          </w:r>
                        </w:p>
                        <w:p w14:paraId="25E01831" w14:textId="77777777" w:rsidR="00597B9E" w:rsidRPr="00BF4A65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</w:pP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>يستخدم أداة واحدة على الأقلّ بشكل عملي لحلّ مشكلة تحليليّة بسيطة.</w:t>
                          </w:r>
                        </w:p>
                      </w:txbxContent>
                    </v:textbox>
                  </v:shape>
                  <v:shape id="Text Box 1451488580" o:spid="_x0000_s1133" type="#_x0000_t202" style="position:absolute;left:-3714;top:7255;width:25371;height:36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" filled="f" stroked="f" strokeweight=".5pt">
                    <v:textbox>
                      <w:txbxContent>
                        <w:p w14:paraId="210CE2E6" w14:textId="77777777" w:rsidR="00597B9E" w:rsidRPr="00BF4A65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</w:pP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>نشاط عصف ذهني.</w:t>
                          </w:r>
                        </w:p>
                        <w:p w14:paraId="066955E5" w14:textId="77777777" w:rsidR="00597B9E" w:rsidRPr="00BF4A65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</w:pP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>نظرة عامة على الأدوات الذكية (</w:t>
                          </w: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  <w:t>ChatGPT</w:t>
                          </w: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 xml:space="preserve">، </w:t>
                          </w: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  <w:t>Power BI</w:t>
                          </w: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 xml:space="preserve">، </w:t>
                          </w: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  <w:t>Google Colab</w:t>
                          </w: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 xml:space="preserve">، </w:t>
                          </w: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  <w:t>Tableau</w:t>
                          </w: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>).</w:t>
                          </w:r>
                        </w:p>
                        <w:p w14:paraId="1210D87C" w14:textId="77777777" w:rsidR="00597B9E" w:rsidRPr="00BF4A65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</w:pP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>مقارنة بين الأدوات من حيث الاستخدام والمجالات.</w:t>
                          </w:r>
                        </w:p>
                        <w:p w14:paraId="2B4DB98E" w14:textId="77777777" w:rsidR="00597B9E" w:rsidRPr="00BF4A65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</w:pP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>كيفية اختيار الأداة الأنسب بحسب نوع البيانات.</w:t>
                          </w:r>
                        </w:p>
                        <w:p w14:paraId="5FD45261" w14:textId="77777777" w:rsidR="00597B9E" w:rsidRPr="00BF4A65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</w:pP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>نشاط تدريبي.</w:t>
                          </w:r>
                        </w:p>
                        <w:p w14:paraId="6F692C40" w14:textId="77777777" w:rsidR="00597B9E" w:rsidRPr="00BF4A65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lang w:bidi="ar-SY"/>
                            </w:rPr>
                          </w:pPr>
                          <w:r w:rsidRPr="00BF4A65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4"/>
                              <w:szCs w:val="34"/>
                              <w:rtl/>
                              <w:lang w:bidi="ar-SY"/>
                            </w:rPr>
                            <w:t>التقويم.</w:t>
                          </w:r>
                        </w:p>
                      </w:txbxContent>
                    </v:textbox>
                  </v:shape>
                </v:group>
                <v:group id="Group 1451488581" o:spid="_x0000_s1134" style="position:absolute;width:63526;height:23251" coordorigin="" coordsize="63526,23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">
                  <v:shape id="Picture 1451488582" o:spid="_x0000_s1135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">
                    <v:imagedata r:id="rId55" o:title="Calendar " gain="19661f" blacklevel="22938f"/>
                  </v:shape>
                  <v:shape id="_x0000_s1136" type="#_x0000_t202" style="position:absolute;left:52204;top:10723;width:11322;height:12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" filled="f" stroked="f">
                    <v:textbox style="mso-fit-shape-to-text:t">
                      <w:txbxContent>
                        <w:p w14:paraId="30D38B5C" w14:textId="77777777" w:rsidR="00597B9E" w:rsidRPr="00F01FA2" w:rsidRDefault="00597B9E" w:rsidP="00597B9E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اليوم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الأول</w:t>
                          </w:r>
                        </w:p>
                      </w:txbxContent>
                    </v:textbox>
                  </v:shape>
                  <v:shape id="_x0000_s1137" type="#_x0000_t202" style="position:absolute;left:24945;top:198;width:24302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" filled="f" stroked="f">
                    <v:textbox style="mso-fit-shape-to-text:t">
                      <w:txbxContent>
                        <w:p w14:paraId="3E9628DB" w14:textId="77777777" w:rsidR="00597B9E" w:rsidRPr="00F01FA2" w:rsidRDefault="00597B9E" w:rsidP="00597B9E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الثانية</w:t>
                          </w:r>
                        </w:p>
                      </w:txbxContent>
                    </v:textbox>
                  </v:shape>
                  <v:shape id="_x0000_s1138" type="#_x0000_t202" style="position:absolute;top:12910;width:45675;height:6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" filled="f" stroked="f">
                    <v:textbox style="mso-fit-shape-to-text:t">
                      <w:txbxContent>
                        <w:p w14:paraId="21AA2AA2" w14:textId="1E1BC608" w:rsidR="00597B9E" w:rsidRPr="00F01FA2" w:rsidRDefault="00973809" w:rsidP="00973809">
                          <w:pPr>
                            <w:jc w:val="center"/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JO"/>
                            </w:rPr>
                          </w:pPr>
                          <w:hyperlink r:id="rId60" w:history="1">
                            <w:r w:rsidR="00597B9E" w:rsidRPr="00973809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أدوات الذكاء الاصطناعي في تحليل البيانات</w:t>
                            </w:r>
                          </w:hyperlink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77BB8D17" w14:textId="5305F278" w:rsidR="00D90411" w:rsidRDefault="00597B9E" w:rsidP="00D374CF">
      <w:pPr>
        <w:jc w:val="both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  <w:lang w:val="ar-SA"/>
        </w:rPr>
        <w:lastRenderedPageBreak/>
        <mc:AlternateContent>
          <mc:Choice Requires="wpg">
            <w:drawing>
              <wp:anchor distT="0" distB="0" distL="114300" distR="114300" simplePos="0" relativeHeight="252068864" behindDoc="0" locked="0" layoutInCell="1" allowOverlap="1" wp14:anchorId="2633B758" wp14:editId="13FED905">
                <wp:simplePos x="0" y="0"/>
                <wp:positionH relativeFrom="column">
                  <wp:posOffset>85725</wp:posOffset>
                </wp:positionH>
                <wp:positionV relativeFrom="paragraph">
                  <wp:posOffset>-466725</wp:posOffset>
                </wp:positionV>
                <wp:extent cx="6343017" cy="7016750"/>
                <wp:effectExtent l="0" t="0" r="0" b="0"/>
                <wp:wrapNone/>
                <wp:docPr id="1451488586" name="Group 14514885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017" cy="7016750"/>
                          <a:chOff x="-38100" y="0"/>
                          <a:chExt cx="6343017" cy="7016750"/>
                        </a:xfrm>
                      </wpg:grpSpPr>
                      <wpg:grpSp>
                        <wpg:cNvPr id="1451488587" name="Group 1451488587"/>
                        <wpg:cNvGrpSpPr/>
                        <wpg:grpSpPr>
                          <a:xfrm>
                            <a:off x="-38100" y="2571750"/>
                            <a:ext cx="5625860" cy="4445000"/>
                            <a:chOff x="-200030" y="0"/>
                            <a:chExt cx="5625935" cy="4445315"/>
                          </a:xfrm>
                        </wpg:grpSpPr>
                        <wpg:grpSp>
                          <wpg:cNvPr id="1451488588" name="Group 25"/>
                          <wpg:cNvGrpSpPr/>
                          <wpg:grpSpPr>
                            <a:xfrm>
                              <a:off x="3130297" y="0"/>
                              <a:ext cx="2262072" cy="617978"/>
                              <a:chOff x="3849923" y="0"/>
                              <a:chExt cx="2262072" cy="617978"/>
                            </a:xfrm>
                          </wpg:grpSpPr>
                          <wpg:grpSp>
                            <wpg:cNvPr id="1451488589" name="Group 1451488589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451488590" name="Oval 1451488590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451488591" name="Picture 1451488591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>
                                  <a:lum bright="70000" contrast="-70000"/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45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451488592" name="TextBox 34"/>
                            <wps:cNvSpPr txBox="1"/>
                            <wps:spPr>
                              <a:xfrm>
                                <a:off x="3849923" y="69934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AA4DCA6" w14:textId="77777777" w:rsidR="00597B9E" w:rsidRPr="00BC6FB1" w:rsidRDefault="00597B9E" w:rsidP="00597B9E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BC6FB1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أهداف الجلسة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451488593" name="Group 26"/>
                          <wpg:cNvGrpSpPr/>
                          <wpg:grpSpPr>
                            <a:xfrm>
                              <a:off x="-2" y="9939"/>
                              <a:ext cx="2261237" cy="617909"/>
                              <a:chOff x="-2" y="0"/>
                              <a:chExt cx="2261545" cy="618534"/>
                            </a:xfrm>
                          </wpg:grpSpPr>
                          <wps:wsp>
                            <wps:cNvPr id="1451488594" name="Oval 1451488594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51488596" name="TextBox 34"/>
                            <wps:cNvSpPr txBox="1"/>
                            <wps:spPr>
                              <a:xfrm>
                                <a:off x="-2" y="69936"/>
                                <a:ext cx="1756037" cy="54859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1B177AF" w14:textId="77777777" w:rsidR="00597B9E" w:rsidRPr="00BC6FB1" w:rsidRDefault="00597B9E" w:rsidP="00597B9E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AD3C69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المحتوى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51488597" name="Picture 1451488597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6" cstate="print">
                                <a:lum bright="70000" contrast="-70000"/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47">
                                        <a14:imgEffect>
                                          <a14:artisticPhotocopy/>
                                        </a14:imgEffect>
                                      </a14:imgLayer>
                                    </a14:imgProps>
                                  </a:ex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51488598" name="Text Box 1451488598"/>
                          <wps:cNvSpPr txBox="1"/>
                          <wps:spPr>
                            <a:xfrm>
                              <a:off x="2117747" y="874163"/>
                              <a:ext cx="3308158" cy="357115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497B4C" w14:textId="3BF17350" w:rsidR="00597B9E" w:rsidRPr="00973809" w:rsidRDefault="00973809" w:rsidP="00973809">
                                <w:p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hyperlink r:id="rId61" w:history="1">
                                  <w:r w:rsidR="00597B9E" w:rsidRPr="00973809">
                                    <w:rPr>
                                      <w:rStyle w:val="Hyperlink"/>
                                      <w:rFonts w:ascii="Sakkal Majalla" w:hAnsi="Sakkal Majalla" w:cs="Sakkal Majalla"/>
                                      <w:b/>
                                      <w:sz w:val="34"/>
                                      <w:szCs w:val="34"/>
                                      <w:rtl/>
                                    </w:rPr>
                                    <w:t>بنهاية هذه الجلسة، سيكون المتدرّب قادراً على:</w:t>
                                  </w:r>
                                </w:hyperlink>
                              </w:p>
                              <w:p w14:paraId="5E0BDCDD" w14:textId="77777777" w:rsidR="00597B9E" w:rsidRPr="00AD3C6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</w:pP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فهم آلية عمل 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  <w:t>ChatGPT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في تحليل البيانات النصية واستخراج الأنماط والرؤى منها بطريقة فعّالة.</w:t>
                                </w:r>
                              </w:p>
                              <w:p w14:paraId="0824E45A" w14:textId="77777777" w:rsidR="00597B9E" w:rsidRPr="00AD3C6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</w:pP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صياغة أوامر (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  <w:t>Prompts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) دقيقة وفعّالة لتوجيه الذكاء الاصطناعي التوليدي نحو تحقيق أهداف تحليلية محدّدة.</w:t>
                                </w:r>
                              </w:p>
                              <w:p w14:paraId="0A5910EA" w14:textId="77777777" w:rsidR="00597B9E" w:rsidRPr="00AD3C6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</w:pP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التعامل مع بيئة 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  <w:t>Google Colab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واستخدام لغة 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  <w:t>Python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الأساسية لتحليل البيانات الرقمية.</w:t>
                                </w:r>
                              </w:p>
                              <w:p w14:paraId="15EA87AC" w14:textId="77777777" w:rsidR="00597B9E" w:rsidRPr="00AD3C6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</w:pP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تطبيق مكتبات 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  <w:t>Pandas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و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  <w:t>Matplotlib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في تنظيف البيانات، تحليلها، وتصويرها بيانياً.</w:t>
                                </w:r>
                              </w:p>
                              <w:p w14:paraId="6163A0D5" w14:textId="77777777" w:rsidR="00597B9E" w:rsidRPr="00AD3C6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</w:pP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تطبيق مكتبات 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  <w:t>Pandas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و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  <w:t>Matplotlib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في تنظيف البيانات، تحليلها، وتصويرها بيانياً.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1488599" name="Text Box 1451488599"/>
                          <wps:cNvSpPr txBox="1"/>
                          <wps:spPr>
                            <a:xfrm>
                              <a:off x="-200030" y="874624"/>
                              <a:ext cx="2456078" cy="357069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1DF2EE" w14:textId="77777777" w:rsidR="00597B9E" w:rsidRPr="00AD3C6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مقدمة الجلسة.</w:t>
                                </w:r>
                              </w:p>
                              <w:p w14:paraId="05FD6F5A" w14:textId="77777777" w:rsidR="00597B9E" w:rsidRPr="00AD3C6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 عصف ذهني.</w:t>
                                </w:r>
                              </w:p>
                              <w:p w14:paraId="66A58FD5" w14:textId="77777777" w:rsidR="00597B9E" w:rsidRPr="00AD3C6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مقدمة في تحليل البيانات النصية باستخدام 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ChatGPT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788BCACC" w14:textId="77777777" w:rsidR="00597B9E" w:rsidRPr="00AD3C6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تنفيذ أوامر تحليل البيانات عبر الذكاء الاصطناعي التوليدي.</w:t>
                                </w:r>
                              </w:p>
                              <w:p w14:paraId="25EFEDF2" w14:textId="77777777" w:rsidR="00597B9E" w:rsidRPr="00AD3C6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مقدمة في 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Google Colab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واستخدام 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Python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مع مكتبات 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Pandas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و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Matplotlib</w:t>
                                </w: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00881DE2" w14:textId="77777777" w:rsidR="00597B9E" w:rsidRPr="00AD3C69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تمارين تطبيقية على تحليل مجموعات بيانات صغيرة.</w:t>
                                </w:r>
                              </w:p>
                              <w:p w14:paraId="00EF06BA" w14:textId="77777777" w:rsidR="00597B9E" w:rsidRPr="000F32C7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D3C69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التقويم.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51488600" name="Group 1451488600"/>
                        <wpg:cNvGrpSpPr/>
                        <wpg:grpSpPr>
                          <a:xfrm>
                            <a:off x="171450" y="0"/>
                            <a:ext cx="6133467" cy="2324963"/>
                            <a:chOff x="171450" y="0"/>
                            <a:chExt cx="6133467" cy="2324963"/>
                          </a:xfrm>
                        </wpg:grpSpPr>
                        <pic:pic xmlns:pic="http://schemas.openxmlformats.org/drawingml/2006/picture">
                          <pic:nvPicPr>
                            <pic:cNvPr id="1451488601" name="Picture 1451488601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9" cstate="print">
                              <a:lum bright="70000" contrast="-70000"/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50">
                                      <a14:imgEffect>
                                        <a14:artisticPhotocopy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51488602" name="TextBox 34"/>
                          <wps:cNvSpPr txBox="1"/>
                          <wps:spPr>
                            <a:xfrm>
                              <a:off x="5267327" y="1072108"/>
                              <a:ext cx="1037590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CE1B3B5" w14:textId="77777777" w:rsidR="00597B9E" w:rsidRPr="00F01FA2" w:rsidRDefault="00597B9E" w:rsidP="00597B9E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اليوم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603" name="TextBox 34"/>
                          <wps:cNvSpPr txBox="1"/>
                          <wps:spPr>
                            <a:xfrm>
                              <a:off x="2494619" y="19867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9B81D8D" w14:textId="77777777" w:rsidR="00597B9E" w:rsidRPr="00F01FA2" w:rsidRDefault="00597B9E" w:rsidP="00597B9E">
                                <w:pPr>
                                  <w:bidi w:val="0"/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604" name="TextBox 34"/>
                          <wps:cNvSpPr txBox="1"/>
                          <wps:spPr>
                            <a:xfrm>
                              <a:off x="171450" y="877356"/>
                              <a:ext cx="456755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528005" w14:textId="790C24F0" w:rsidR="00597B9E" w:rsidRPr="00F01FA2" w:rsidRDefault="00973809" w:rsidP="00597B9E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hyperlink r:id="rId62" w:history="1">
                                  <w:r w:rsidR="00597B9E" w:rsidRPr="00973809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rtl/>
                                      <w:lang w:bidi="ar-SY"/>
                                    </w:rPr>
                                    <w:t>استخدام</w:t>
                                  </w:r>
                                  <w:r w:rsidR="00597B9E" w:rsidRPr="00973809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lang w:bidi="ar-SY"/>
                                    </w:rPr>
                                    <w:t xml:space="preserve"> ChatGPT </w:t>
                                  </w:r>
                                  <w:r w:rsidR="00597B9E" w:rsidRPr="00973809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rtl/>
                                      <w:lang w:bidi="ar-SY"/>
                                    </w:rPr>
                                    <w:t>و</w:t>
                                  </w:r>
                                  <w:r w:rsidR="00597B9E" w:rsidRPr="00973809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lang w:bidi="ar-SY"/>
                                    </w:rPr>
                                    <w:t xml:space="preserve">Google Colab </w:t>
                                  </w:r>
                                  <w:r w:rsidR="00597B9E" w:rsidRPr="00973809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rtl/>
                                      <w:lang w:bidi="ar-SY"/>
                                    </w:rPr>
                                    <w:t>لتحليل البيانات النصية والرقمية</w:t>
                                  </w:r>
                                </w:hyperlink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33B758" id="Group 1451488586" o:spid="_x0000_s1139" style="position:absolute;left:0;text-align:left;margin-left:6.75pt;margin-top:-36.75pt;width:499.45pt;height:552.5pt;z-index:252068864;mso-position-horizontal-relative:text;mso-position-vertical-relative:text;mso-width-relative:margin;mso-height-relative:margin" coordorigin="-381" coordsize="63430,70167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">
                <v:group id="Group 1451488587" o:spid="_x0000_s1140" style="position:absolute;left:-381;top:25717;width:56258;height:44450" coordorigin="-2000" coordsize="56259,44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">
                  <v:group id="Group 25" o:spid="_x0000_s1141" style="position:absolute;left:31302;width:22621;height:6179" coordorigin="38499" coordsize="22620,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">
                    <v:group id="Group 1451488589" o:spid="_x0000_s1142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">
                      <v:oval id="Oval 1451488590" o:spid="_x0000_s1143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" fillcolor="#168489" stroked="f" strokeweight="1pt">
                        <v:fill opacity="49087f"/>
                        <v:stroke joinstyle="miter"/>
                      </v:oval>
                      <v:shape id="Picture 1451488591" o:spid="_x0000_s1144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">
                        <v:imagedata r:id="rId52" o:title="Target " gain="19661f" blacklevel="22938f"/>
                      </v:shape>
                    </v:group>
                    <v:shape id="_x0000_s1145" type="#_x0000_t202" style="position:absolute;left:38499;top:699;width:17551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" filled="f" stroked="f">
                      <v:textbox style="mso-fit-shape-to-text:t">
                        <w:txbxContent>
                          <w:p w14:paraId="0AA4DCA6" w14:textId="77777777" w:rsidR="00597B9E" w:rsidRPr="00BC6FB1" w:rsidRDefault="00597B9E" w:rsidP="00597B9E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BC6FB1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أهداف الجلسة</w:t>
                            </w:r>
                          </w:p>
                        </w:txbxContent>
                      </v:textbox>
                    </v:shape>
                  </v:group>
                  <v:group id="Group 26" o:spid="_x0000_s1146" style="position:absolute;top:99;width:22612;height:6179" coordorigin="" coordsize="22615,6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">
                    <v:oval id="Oval 1451488594" o:spid="_x0000_s1147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" fillcolor="#168489" stroked="f" strokeweight="1pt">
                      <v:fill opacity="49087f"/>
                      <v:stroke joinstyle="miter"/>
                    </v:oval>
                    <v:shape id="_x0000_s1148" type="#_x0000_t202" style="position:absolute;top:699;width:17560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" filled="f" stroked="f">
                      <v:textbox style="mso-fit-shape-to-text:t">
                        <w:txbxContent>
                          <w:p w14:paraId="71B177AF" w14:textId="77777777" w:rsidR="00597B9E" w:rsidRPr="00BC6FB1" w:rsidRDefault="00597B9E" w:rsidP="00597B9E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AD3C69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المحتوى</w:t>
                            </w:r>
                          </w:p>
                        </w:txbxContent>
                      </v:textbox>
                    </v:shape>
                    <v:shape id="Picture 1451488597" o:spid="_x0000_s1149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">
                      <v:imagedata r:id="rId53" o:title="Note " gain="19661f" blacklevel="22938f"/>
                    </v:shape>
                  </v:group>
                  <v:shape id="Text Box 1451488598" o:spid="_x0000_s1150" type="#_x0000_t202" style="position:absolute;left:21177;top:8741;width:33082;height:35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" filled="f" stroked="f" strokeweight=".5pt">
                    <v:textbox>
                      <w:txbxContent>
                        <w:p w14:paraId="40497B4C" w14:textId="3BF17350" w:rsidR="00597B9E" w:rsidRPr="00973809" w:rsidRDefault="00973809" w:rsidP="00973809">
                          <w:p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hyperlink r:id="rId63" w:history="1">
                            <w:r w:rsidR="00597B9E" w:rsidRPr="00973809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sz w:val="34"/>
                                <w:szCs w:val="34"/>
                                <w:rtl/>
                              </w:rPr>
                              <w:t>بنهاية هذه الجلسة، سيكون المتدرّب قادراً على:</w:t>
                            </w:r>
                          </w:hyperlink>
                        </w:p>
                        <w:p w14:paraId="5E0BDCDD" w14:textId="77777777" w:rsidR="00597B9E" w:rsidRPr="00AD3C6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</w:pP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فهم آلية عمل 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  <w:t>ChatGPT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في تحليل البيانات النصية واستخراج الأنماط والرؤى منها بطريقة فعّالة.</w:t>
                          </w:r>
                        </w:p>
                        <w:p w14:paraId="0824E45A" w14:textId="77777777" w:rsidR="00597B9E" w:rsidRPr="00AD3C6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</w:pP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صياغة أوامر (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  <w:t>Prompts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) دقيقة وفعّالة لتوجيه الذكاء الاصطناعي التوليدي نحو تحقيق أهداف تحليلية محدّدة.</w:t>
                          </w:r>
                        </w:p>
                        <w:p w14:paraId="0A5910EA" w14:textId="77777777" w:rsidR="00597B9E" w:rsidRPr="00AD3C6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</w:pP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التعامل مع بيئة 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  <w:t>Google Colab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واستخدام لغة 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  <w:t>Python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الأساسية لتحليل البيانات الرقمية.</w:t>
                          </w:r>
                        </w:p>
                        <w:p w14:paraId="15EA87AC" w14:textId="77777777" w:rsidR="00597B9E" w:rsidRPr="00AD3C6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</w:pP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تطبيق مكتبات 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  <w:t>Pandas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و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  <w:t>Matplotlib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في تنظيف البيانات، تحليلها، وتصويرها بيانياً.</w:t>
                          </w:r>
                        </w:p>
                        <w:p w14:paraId="6163A0D5" w14:textId="77777777" w:rsidR="00597B9E" w:rsidRPr="00AD3C6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</w:pP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تطبيق مكتبات 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  <w:t>Pandas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و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  <w:t>Matplotlib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في تنظيف البيانات، تحليلها، وتصويرها بيانياً.</w:t>
                          </w:r>
                        </w:p>
                      </w:txbxContent>
                    </v:textbox>
                  </v:shape>
                  <v:shape id="Text Box 1451488599" o:spid="_x0000_s1151" type="#_x0000_t202" style="position:absolute;left:-2000;top:8746;width:24560;height:35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" filled="f" stroked="f" strokeweight=".5pt">
                    <v:textbox>
                      <w:txbxContent>
                        <w:p w14:paraId="461DF2EE" w14:textId="77777777" w:rsidR="00597B9E" w:rsidRPr="00AD3C6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مقدمة الجلسة.</w:t>
                          </w:r>
                        </w:p>
                        <w:p w14:paraId="05FD6F5A" w14:textId="77777777" w:rsidR="00597B9E" w:rsidRPr="00AD3C6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 عصف ذهني.</w:t>
                          </w:r>
                        </w:p>
                        <w:p w14:paraId="66A58FD5" w14:textId="77777777" w:rsidR="00597B9E" w:rsidRPr="00AD3C6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مقدمة في تحليل البيانات النصية باستخدام 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ChatGPT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788BCACC" w14:textId="77777777" w:rsidR="00597B9E" w:rsidRPr="00AD3C6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تنفيذ أوامر تحليل البيانات عبر الذكاء الاصطناعي التوليدي.</w:t>
                          </w:r>
                        </w:p>
                        <w:p w14:paraId="25EFEDF2" w14:textId="77777777" w:rsidR="00597B9E" w:rsidRPr="00AD3C6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مقدمة في 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Google Colab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واستخدام 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Python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مع مكتبات 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Pandas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AD3C69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و</w:t>
                          </w:r>
                          <w:r w:rsidRPr="00AD3C69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Matplotlib</w:t>
                          </w: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00881DE2" w14:textId="77777777" w:rsidR="00597B9E" w:rsidRPr="00AD3C69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تمارين تطبيقية على تحليل مجموعات بيانات صغيرة.</w:t>
                          </w:r>
                        </w:p>
                        <w:p w14:paraId="00EF06BA" w14:textId="77777777" w:rsidR="00597B9E" w:rsidRPr="000F32C7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D3C69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التقويم.</w:t>
                          </w:r>
                        </w:p>
                      </w:txbxContent>
                    </v:textbox>
                  </v:shape>
                </v:group>
                <v:group id="Group 1451488600" o:spid="_x0000_s1152" style="position:absolute;left:1714;width:61335;height:23249" coordorigin="1714" coordsize="61334,23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">
                  <v:shape id="Picture 1451488601" o:spid="_x0000_s1153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">
                    <v:imagedata r:id="rId55" o:title="Calendar " gain="19661f" blacklevel="22938f"/>
                  </v:shape>
                  <v:shape id="_x0000_s1154" type="#_x0000_t202" style="position:absolute;left:52673;top:10721;width:10376;height:12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" filled="f" stroked="f">
                    <v:textbox style="mso-fit-shape-to-text:t">
                      <w:txbxContent>
                        <w:p w14:paraId="6CE1B3B5" w14:textId="77777777" w:rsidR="00597B9E" w:rsidRPr="00F01FA2" w:rsidRDefault="00597B9E" w:rsidP="00597B9E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اليوم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</w:t>
                          </w:r>
                        </w:p>
                      </w:txbxContent>
                    </v:textbox>
                  </v:shape>
                  <v:shape id="_x0000_s1155" type="#_x0000_t202" style="position:absolute;left:24946;top:198;width:24301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" filled="f" stroked="f">
                    <v:textbox style="mso-fit-shape-to-text:t">
                      <w:txbxContent>
                        <w:p w14:paraId="29B81D8D" w14:textId="77777777" w:rsidR="00597B9E" w:rsidRPr="00F01FA2" w:rsidRDefault="00597B9E" w:rsidP="00597B9E">
                          <w:pPr>
                            <w:bidi w:val="0"/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الأولى</w:t>
                          </w:r>
                        </w:p>
                      </w:txbxContent>
                    </v:textbox>
                  </v:shape>
                  <v:shape id="_x0000_s1156" type="#_x0000_t202" style="position:absolute;left:1714;top:8773;width:45676;height:12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" filled="f" stroked="f">
                    <v:textbox style="mso-fit-shape-to-text:t">
                      <w:txbxContent>
                        <w:p w14:paraId="17528005" w14:textId="790C24F0" w:rsidR="00597B9E" w:rsidRPr="00F01FA2" w:rsidRDefault="00973809" w:rsidP="00597B9E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hyperlink r:id="rId64" w:history="1">
                            <w:r w:rsidR="00597B9E" w:rsidRPr="00973809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استخدام</w:t>
                            </w:r>
                            <w:r w:rsidR="00597B9E" w:rsidRPr="00973809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lang w:bidi="ar-SY"/>
                              </w:rPr>
                              <w:t xml:space="preserve"> ChatGPT </w:t>
                            </w:r>
                            <w:r w:rsidR="00597B9E" w:rsidRPr="00973809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و</w:t>
                            </w:r>
                            <w:r w:rsidR="00597B9E" w:rsidRPr="00973809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lang w:bidi="ar-SY"/>
                              </w:rPr>
                              <w:t xml:space="preserve">Google Colab </w:t>
                            </w:r>
                            <w:r w:rsidR="00597B9E" w:rsidRPr="00973809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لتحليل البيانات النصية والرقمية</w:t>
                            </w:r>
                          </w:hyperlink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71209C92" w14:textId="77777777" w:rsidR="00D90411" w:rsidRDefault="00D90411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0B237891" w14:textId="714D528E" w:rsidR="00D90411" w:rsidRDefault="00597B9E" w:rsidP="00D374CF">
      <w:pPr>
        <w:jc w:val="both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  <w:lang w:val="ar-SA"/>
        </w:rPr>
        <w:lastRenderedPageBreak/>
        <mc:AlternateContent>
          <mc:Choice Requires="wpg">
            <w:drawing>
              <wp:anchor distT="0" distB="0" distL="114300" distR="114300" simplePos="0" relativeHeight="252070912" behindDoc="0" locked="0" layoutInCell="1" allowOverlap="1" wp14:anchorId="3E65122A" wp14:editId="441CE573">
                <wp:simplePos x="0" y="0"/>
                <wp:positionH relativeFrom="column">
                  <wp:posOffset>-47625</wp:posOffset>
                </wp:positionH>
                <wp:positionV relativeFrom="paragraph">
                  <wp:posOffset>-466725</wp:posOffset>
                </wp:positionV>
                <wp:extent cx="6530343" cy="6889750"/>
                <wp:effectExtent l="0" t="0" r="0" b="6350"/>
                <wp:wrapNone/>
                <wp:docPr id="1451488605" name="Group 14514886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0343" cy="6889750"/>
                          <a:chOff x="-177800" y="0"/>
                          <a:chExt cx="6530343" cy="6889750"/>
                        </a:xfrm>
                      </wpg:grpSpPr>
                      <wpg:grpSp>
                        <wpg:cNvPr id="1451488606" name="Group 1451488606"/>
                        <wpg:cNvGrpSpPr/>
                        <wpg:grpSpPr>
                          <a:xfrm>
                            <a:off x="-177800" y="2571750"/>
                            <a:ext cx="5765558" cy="4318000"/>
                            <a:chOff x="-339732" y="0"/>
                            <a:chExt cx="5765635" cy="4318306"/>
                          </a:xfrm>
                        </wpg:grpSpPr>
                        <wpg:grpSp>
                          <wpg:cNvPr id="1451488607" name="Group 25"/>
                          <wpg:cNvGrpSpPr/>
                          <wpg:grpSpPr>
                            <a:xfrm>
                              <a:off x="3130291" y="0"/>
                              <a:ext cx="2262078" cy="617978"/>
                              <a:chOff x="3849917" y="0"/>
                              <a:chExt cx="2262078" cy="617978"/>
                            </a:xfrm>
                          </wpg:grpSpPr>
                          <wpg:grpSp>
                            <wpg:cNvPr id="1451488608" name="Group 1451488608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451488609" name="Oval 1451488609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451488610" name="Picture 1451488610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>
                                  <a:lum bright="70000" contrast="-70000"/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45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451488611" name="TextBox 34"/>
                            <wps:cNvSpPr txBox="1"/>
                            <wps:spPr>
                              <a:xfrm>
                                <a:off x="3849917" y="69934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B5711CF" w14:textId="77777777" w:rsidR="00597B9E" w:rsidRPr="00BC6FB1" w:rsidRDefault="00597B9E" w:rsidP="00597B9E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BC6FB1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أهداف الجلسة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451488612" name="Group 26"/>
                          <wpg:cNvGrpSpPr/>
                          <wpg:grpSpPr>
                            <a:xfrm>
                              <a:off x="-3" y="9939"/>
                              <a:ext cx="2261238" cy="617909"/>
                              <a:chOff x="-3" y="0"/>
                              <a:chExt cx="2261546" cy="618534"/>
                            </a:xfrm>
                          </wpg:grpSpPr>
                          <wps:wsp>
                            <wps:cNvPr id="1451488613" name="Oval 1451488613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51488614" name="TextBox 34"/>
                            <wps:cNvSpPr txBox="1"/>
                            <wps:spPr>
                              <a:xfrm>
                                <a:off x="-3" y="69936"/>
                                <a:ext cx="1756037" cy="54859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65331CE" w14:textId="77777777" w:rsidR="00597B9E" w:rsidRPr="00BC6FB1" w:rsidRDefault="00597B9E" w:rsidP="00597B9E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A21606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المحتوى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51488615" name="Picture 1451488615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6" cstate="print">
                                <a:lum bright="70000" contrast="-70000"/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47">
                                        <a14:imgEffect>
                                          <a14:artisticPhotocopy/>
                                        </a14:imgEffect>
                                      </a14:imgLayer>
                                    </a14:imgProps>
                                  </a:ex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51488616" name="Text Box 1451488616"/>
                          <wps:cNvSpPr txBox="1"/>
                          <wps:spPr>
                            <a:xfrm>
                              <a:off x="2136794" y="874163"/>
                              <a:ext cx="3289109" cy="344414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AA6C33" w14:textId="0A45D18C" w:rsidR="00597B9E" w:rsidRPr="00973809" w:rsidRDefault="00973809" w:rsidP="00973809">
                                <w:p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hyperlink r:id="rId65" w:history="1">
                                  <w:r w:rsidR="00597B9E" w:rsidRPr="00973809">
                                    <w:rPr>
                                      <w:rStyle w:val="Hyperlink"/>
                                      <w:rFonts w:ascii="Sakkal Majalla" w:hAnsi="Sakkal Majalla" w:cs="Sakkal Majalla"/>
                                      <w:b/>
                                      <w:sz w:val="34"/>
                                      <w:szCs w:val="34"/>
                                      <w:rtl/>
                                    </w:rPr>
                                    <w:t>بنهاية هذه الجلسة، سيكون المتدرّب قادراً على:</w:t>
                                  </w:r>
                                </w:hyperlink>
                              </w:p>
                              <w:p w14:paraId="6505BB7D" w14:textId="77777777" w:rsid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التعرّف على بيئة العمل في 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Power BI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ومكوّناتها الرئيسية.</w:t>
                                </w:r>
                              </w:p>
                              <w:p w14:paraId="27F697E2" w14:textId="77777777" w:rsid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استيراد البيانات من مصادر مختلفة وتنظيفها ومعالجتها بشكل احترافي.</w:t>
                                </w:r>
                              </w:p>
                              <w:p w14:paraId="3A2D7B0A" w14:textId="77777777" w:rsid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إنشاء تصوّرات بيانية متنوّعة وفعّالة.</w:t>
                                </w:r>
                              </w:p>
                              <w:p w14:paraId="7DD60279" w14:textId="77777777" w:rsid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بناء لوحات معلومات تفاعلية (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Dashboards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) تدعم اتّخاذ القرارات.</w:t>
                                </w:r>
                              </w:p>
                              <w:p w14:paraId="1629E5FA" w14:textId="77777777" w:rsidR="00597B9E" w:rsidRPr="000F32C7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استخدام عناصر الذكاء الاصطناعي المدمجة مثل 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Q&amp;A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و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Smart Narrative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1488617" name="Text Box 1451488617"/>
                          <wps:cNvSpPr txBox="1"/>
                          <wps:spPr>
                            <a:xfrm>
                              <a:off x="-339732" y="874624"/>
                              <a:ext cx="2595773" cy="34055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06871C6" w14:textId="77777777" w:rsidR="00597B9E" w:rsidRPr="00A21606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 عصف ذهني.</w:t>
                                </w:r>
                              </w:p>
                              <w:p w14:paraId="21E19D7C" w14:textId="77777777" w:rsidR="00597B9E" w:rsidRPr="00A21606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مقدمة في 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Power BI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وبيئة العمل الخاصة به.</w:t>
                                </w:r>
                              </w:p>
                              <w:p w14:paraId="67636EBE" w14:textId="77777777" w:rsidR="00597B9E" w:rsidRPr="00A21606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استيراد البيانات وتنظيفها ومعالجتها.</w:t>
                                </w:r>
                              </w:p>
                              <w:p w14:paraId="6C9C60E9" w14:textId="77777777" w:rsidR="00597B9E" w:rsidRPr="00A21606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إنشاء لوحات معلومات تفاعلية (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Dashboards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).</w:t>
                                </w:r>
                              </w:p>
                              <w:p w14:paraId="463ECE71" w14:textId="77777777" w:rsidR="00597B9E" w:rsidRPr="00A21606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إضافة عناصر مدعومة بالذكاء الاصطناعي (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Q&amp;A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و 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Smart Narrative</w:t>
                                </w: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).</w:t>
                                </w:r>
                              </w:p>
                              <w:p w14:paraId="7282B25E" w14:textId="77777777" w:rsidR="00597B9E" w:rsidRPr="000F32C7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A21606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 تدريبي.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51488618" name="Group 1451488618"/>
                        <wpg:cNvGrpSpPr/>
                        <wpg:grpSpPr>
                          <a:xfrm>
                            <a:off x="0" y="0"/>
                            <a:ext cx="6352543" cy="2134553"/>
                            <a:chOff x="0" y="0"/>
                            <a:chExt cx="6352543" cy="2134553"/>
                          </a:xfrm>
                        </wpg:grpSpPr>
                        <pic:pic xmlns:pic="http://schemas.openxmlformats.org/drawingml/2006/picture">
                          <pic:nvPicPr>
                            <pic:cNvPr id="1451488619" name="Picture 1451488619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9" cstate="print">
                              <a:lum bright="70000" contrast="-70000"/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50">
                                      <a14:imgEffect>
                                        <a14:artisticPhotocopy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51488620" name="TextBox 34"/>
                          <wps:cNvSpPr txBox="1"/>
                          <wps:spPr>
                            <a:xfrm>
                              <a:off x="5220338" y="881698"/>
                              <a:ext cx="113220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B01C0E1" w14:textId="77777777" w:rsidR="00597B9E" w:rsidRPr="00F01FA2" w:rsidRDefault="00597B9E" w:rsidP="00973809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اليوم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الثاني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621" name="TextBox 34"/>
                          <wps:cNvSpPr txBox="1"/>
                          <wps:spPr>
                            <a:xfrm>
                              <a:off x="2494619" y="19867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512D9D" w14:textId="77777777" w:rsidR="00597B9E" w:rsidRPr="00F01FA2" w:rsidRDefault="00597B9E" w:rsidP="00973809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622" name="TextBox 34"/>
                          <wps:cNvSpPr txBox="1"/>
                          <wps:spPr>
                            <a:xfrm>
                              <a:off x="0" y="1291077"/>
                              <a:ext cx="456755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4FAA84" w14:textId="7BBC62F9" w:rsidR="00597B9E" w:rsidRPr="00F01FA2" w:rsidRDefault="00973809" w:rsidP="00973809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hyperlink r:id="rId66" w:history="1">
                                  <w:r w:rsidR="00597B9E" w:rsidRPr="00973809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rtl/>
                                      <w:lang w:bidi="ar-SY"/>
                                    </w:rPr>
                                    <w:t>أدوات الذكاء الاصطناعي في تحليل البيانات</w:t>
                                  </w:r>
                                </w:hyperlink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65122A" id="Group 1451488605" o:spid="_x0000_s1157" style="position:absolute;left:0;text-align:left;margin-left:-3.75pt;margin-top:-36.75pt;width:514.2pt;height:542.5pt;z-index:252070912;mso-position-horizontal-relative:text;mso-position-vertical-relative:text;mso-width-relative:margin;mso-height-relative:margin" coordorigin="-1778" coordsize="65303,68897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">
                <v:group id="Group 1451488606" o:spid="_x0000_s1158" style="position:absolute;left:-1778;top:25717;width:57655;height:43180" coordorigin="-3397" coordsize="57656,43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">
                  <v:group id="Group 25" o:spid="_x0000_s1159" style="position:absolute;left:31302;width:22621;height:6179" coordorigin="38499" coordsize="22620,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">
                    <v:group id="Group 1451488608" o:spid="_x0000_s1160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">
                      <v:oval id="Oval 1451488609" o:spid="_x0000_s1161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" fillcolor="#168489" stroked="f" strokeweight="1pt">
                        <v:fill opacity="49087f"/>
                        <v:stroke joinstyle="miter"/>
                      </v:oval>
                      <v:shape id="Picture 1451488610" o:spid="_x0000_s1162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">
                        <v:imagedata r:id="rId52" o:title="Target " gain="19661f" blacklevel="22938f"/>
                      </v:shape>
                    </v:group>
                    <v:shape id="_x0000_s1163" type="#_x0000_t202" style="position:absolute;left:38499;top:699;width:17551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" filled="f" stroked="f">
                      <v:textbox style="mso-fit-shape-to-text:t">
                        <w:txbxContent>
                          <w:p w14:paraId="6B5711CF" w14:textId="77777777" w:rsidR="00597B9E" w:rsidRPr="00BC6FB1" w:rsidRDefault="00597B9E" w:rsidP="00597B9E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BC6FB1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أهداف الجلسة</w:t>
                            </w:r>
                          </w:p>
                        </w:txbxContent>
                      </v:textbox>
                    </v:shape>
                  </v:group>
                  <v:group id="Group 26" o:spid="_x0000_s1164" style="position:absolute;top:99;width:22612;height:6179" coordorigin="" coordsize="22615,6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">
                    <v:oval id="Oval 1451488613" o:spid="_x0000_s1165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" fillcolor="#168489" stroked="f" strokeweight="1pt">
                      <v:fill opacity="49087f"/>
                      <v:stroke joinstyle="miter"/>
                    </v:oval>
                    <v:shape id="_x0000_s1166" type="#_x0000_t202" style="position:absolute;top:699;width:17560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" filled="f" stroked="f">
                      <v:textbox style="mso-fit-shape-to-text:t">
                        <w:txbxContent>
                          <w:p w14:paraId="065331CE" w14:textId="77777777" w:rsidR="00597B9E" w:rsidRPr="00BC6FB1" w:rsidRDefault="00597B9E" w:rsidP="00597B9E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A21606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المحتوى</w:t>
                            </w:r>
                          </w:p>
                        </w:txbxContent>
                      </v:textbox>
                    </v:shape>
                    <v:shape id="Picture 1451488615" o:spid="_x0000_s1167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">
                      <v:imagedata r:id="rId53" o:title="Note " gain="19661f" blacklevel="22938f"/>
                    </v:shape>
                  </v:group>
                  <v:shape id="Text Box 1451488616" o:spid="_x0000_s1168" type="#_x0000_t202" style="position:absolute;left:21367;top:8741;width:32892;height:34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" filled="f" stroked="f" strokeweight=".5pt">
                    <v:textbox>
                      <w:txbxContent>
                        <w:p w14:paraId="40AA6C33" w14:textId="0A45D18C" w:rsidR="00597B9E" w:rsidRPr="00973809" w:rsidRDefault="00973809" w:rsidP="00973809">
                          <w:p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hyperlink r:id="rId67" w:history="1">
                            <w:r w:rsidR="00597B9E" w:rsidRPr="00973809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sz w:val="34"/>
                                <w:szCs w:val="34"/>
                                <w:rtl/>
                              </w:rPr>
                              <w:t>بنهاية هذه الجلسة، سيكون المتدرّب قادراً على:</w:t>
                            </w:r>
                          </w:hyperlink>
                        </w:p>
                        <w:p w14:paraId="6505BB7D" w14:textId="77777777" w:rsid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التعرّف على بيئة العمل في 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Power BI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ومكوّناتها الرئيسية.</w:t>
                          </w:r>
                        </w:p>
                        <w:p w14:paraId="27F697E2" w14:textId="77777777" w:rsid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استيراد البيانات من مصادر مختلفة وتنظيفها ومعالجتها بشكل احترافي.</w:t>
                          </w:r>
                        </w:p>
                        <w:p w14:paraId="3A2D7B0A" w14:textId="77777777" w:rsid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إنشاء تصوّرات بيانية متنوّعة وفعّالة.</w:t>
                          </w:r>
                        </w:p>
                        <w:p w14:paraId="7DD60279" w14:textId="77777777" w:rsid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بناء لوحات معلومات تفاعلية (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Dashboards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) تدعم اتّخاذ القرارات.</w:t>
                          </w:r>
                        </w:p>
                        <w:p w14:paraId="1629E5FA" w14:textId="77777777" w:rsidR="00597B9E" w:rsidRPr="000F32C7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استخدام عناصر الذكاء الاصطناعي المدمجة مثل 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Q&amp;A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و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Smart Narrative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1451488617" o:spid="_x0000_s1169" type="#_x0000_t202" style="position:absolute;left:-3397;top:8746;width:25957;height:340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" filled="f" stroked="f" strokeweight=".5pt">
                    <v:textbox>
                      <w:txbxContent>
                        <w:p w14:paraId="606871C6" w14:textId="77777777" w:rsidR="00597B9E" w:rsidRPr="00A21606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 عصف ذهني.</w:t>
                          </w:r>
                        </w:p>
                        <w:p w14:paraId="21E19D7C" w14:textId="77777777" w:rsidR="00597B9E" w:rsidRPr="00A21606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مقدمة في 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Power BI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وبيئة العمل الخاصة به.</w:t>
                          </w:r>
                        </w:p>
                        <w:p w14:paraId="67636EBE" w14:textId="77777777" w:rsidR="00597B9E" w:rsidRPr="00A21606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استيراد البيانات وتنظيفها ومعالجتها.</w:t>
                          </w:r>
                        </w:p>
                        <w:p w14:paraId="6C9C60E9" w14:textId="77777777" w:rsidR="00597B9E" w:rsidRPr="00A21606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إنشاء لوحات معلومات تفاعلية (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Dashboards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).</w:t>
                          </w:r>
                        </w:p>
                        <w:p w14:paraId="463ECE71" w14:textId="77777777" w:rsidR="00597B9E" w:rsidRPr="00A21606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إضافة عناصر مدعومة بالذكاء الاصطناعي (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Q&amp;A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و 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Smart Narrative</w:t>
                          </w: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).</w:t>
                          </w:r>
                        </w:p>
                        <w:p w14:paraId="7282B25E" w14:textId="77777777" w:rsidR="00597B9E" w:rsidRPr="000F32C7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A21606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 تدريبي.</w:t>
                          </w:r>
                        </w:p>
                      </w:txbxContent>
                    </v:textbox>
                  </v:shape>
                </v:group>
                <v:group id="Group 1451488618" o:spid="_x0000_s1170" style="position:absolute;width:63525;height:21345" coordsize="63525,2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">
                  <v:shape id="Picture 1451488619" o:spid="_x0000_s1171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">
                    <v:imagedata r:id="rId55" o:title="Calendar " gain="19661f" blacklevel="22938f"/>
                  </v:shape>
                  <v:shape id="_x0000_s1172" type="#_x0000_t202" style="position:absolute;left:52203;top:8816;width:11322;height:12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" filled="f" stroked="f">
                    <v:textbox style="mso-fit-shape-to-text:t">
                      <w:txbxContent>
                        <w:p w14:paraId="1B01C0E1" w14:textId="77777777" w:rsidR="00597B9E" w:rsidRPr="00F01FA2" w:rsidRDefault="00597B9E" w:rsidP="00973809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اليوم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الثاني </w:t>
                          </w:r>
                        </w:p>
                      </w:txbxContent>
                    </v:textbox>
                  </v:shape>
                  <v:shape id="_x0000_s1173" type="#_x0000_t202" style="position:absolute;left:24946;top:198;width:24301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" filled="f" stroked="f">
                    <v:textbox style="mso-fit-shape-to-text:t">
                      <w:txbxContent>
                        <w:p w14:paraId="2D512D9D" w14:textId="77777777" w:rsidR="00597B9E" w:rsidRPr="00F01FA2" w:rsidRDefault="00597B9E" w:rsidP="00973809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الثانية</w:t>
                          </w:r>
                        </w:p>
                      </w:txbxContent>
                    </v:textbox>
                  </v:shape>
                  <v:shape id="_x0000_s1174" type="#_x0000_t202" style="position:absolute;top:12910;width:45675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" filled="f" stroked="f">
                    <v:textbox style="mso-fit-shape-to-text:t">
                      <w:txbxContent>
                        <w:p w14:paraId="1E4FAA84" w14:textId="7BBC62F9" w:rsidR="00597B9E" w:rsidRPr="00F01FA2" w:rsidRDefault="00973809" w:rsidP="00973809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hyperlink r:id="rId68" w:history="1">
                            <w:r w:rsidR="00597B9E" w:rsidRPr="00973809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أدوات الذكاء الاصطناعي في تحليل البيانات</w:t>
                            </w:r>
                          </w:hyperlink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AD4F8F6" w14:textId="77777777" w:rsidR="00D90411" w:rsidRDefault="00D90411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075FEE9B" w14:textId="161AFA5D" w:rsidR="00D90411" w:rsidRDefault="00597B9E" w:rsidP="00D374CF">
      <w:pPr>
        <w:jc w:val="both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  <w:lang w:val="ar-SA"/>
        </w:rPr>
        <w:lastRenderedPageBreak/>
        <mc:AlternateContent>
          <mc:Choice Requires="wpg">
            <w:drawing>
              <wp:anchor distT="0" distB="0" distL="114300" distR="114300" simplePos="0" relativeHeight="252072960" behindDoc="0" locked="0" layoutInCell="1" allowOverlap="1" wp14:anchorId="240384A0" wp14:editId="67B429CF">
                <wp:simplePos x="0" y="0"/>
                <wp:positionH relativeFrom="column">
                  <wp:posOffset>-200025</wp:posOffset>
                </wp:positionH>
                <wp:positionV relativeFrom="paragraph">
                  <wp:posOffset>-466725</wp:posOffset>
                </wp:positionV>
                <wp:extent cx="6701794" cy="7842250"/>
                <wp:effectExtent l="0" t="0" r="0" b="6350"/>
                <wp:wrapNone/>
                <wp:docPr id="1451488623" name="Group 14514886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1794" cy="7842250"/>
                          <a:chOff x="-330200" y="0"/>
                          <a:chExt cx="6701794" cy="7842249"/>
                        </a:xfrm>
                      </wpg:grpSpPr>
                      <wpg:grpSp>
                        <wpg:cNvPr id="1451488624" name="Group 1451488624"/>
                        <wpg:cNvGrpSpPr/>
                        <wpg:grpSpPr>
                          <a:xfrm>
                            <a:off x="-330200" y="2571750"/>
                            <a:ext cx="6146452" cy="5270499"/>
                            <a:chOff x="-492134" y="0"/>
                            <a:chExt cx="6146534" cy="5270872"/>
                          </a:xfrm>
                        </wpg:grpSpPr>
                        <wpg:grpSp>
                          <wpg:cNvPr id="1451488625" name="Group 25"/>
                          <wpg:cNvGrpSpPr/>
                          <wpg:grpSpPr>
                            <a:xfrm>
                              <a:off x="3130292" y="0"/>
                              <a:ext cx="2262077" cy="617839"/>
                              <a:chOff x="3849918" y="0"/>
                              <a:chExt cx="2262077" cy="617839"/>
                            </a:xfrm>
                          </wpg:grpSpPr>
                          <wpg:grpSp>
                            <wpg:cNvPr id="1451488626" name="Group 1451488626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451488627" name="Oval 1451488627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451488628" name="Picture 1451488628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>
                                  <a:lum bright="70000" contrast="-70000"/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45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451488629" name="TextBox 34"/>
                            <wps:cNvSpPr txBox="1"/>
                            <wps:spPr>
                              <a:xfrm>
                                <a:off x="3849918" y="69796"/>
                                <a:ext cx="1755163" cy="54804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2AB1D9B" w14:textId="77777777" w:rsidR="00597B9E" w:rsidRPr="00BC6FB1" w:rsidRDefault="00597B9E" w:rsidP="00597B9E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BC6FB1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أهداف الجلسة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451488630" name="Group 26"/>
                          <wpg:cNvGrpSpPr/>
                          <wpg:grpSpPr>
                            <a:xfrm>
                              <a:off x="-3" y="9939"/>
                              <a:ext cx="2261238" cy="617770"/>
                              <a:chOff x="-3" y="0"/>
                              <a:chExt cx="2261546" cy="618395"/>
                            </a:xfrm>
                          </wpg:grpSpPr>
                          <wps:wsp>
                            <wps:cNvPr id="1451488631" name="Oval 1451488631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51488632" name="TextBox 34"/>
                            <wps:cNvSpPr txBox="1"/>
                            <wps:spPr>
                              <a:xfrm>
                                <a:off x="-3" y="69797"/>
                                <a:ext cx="1756037" cy="54859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99BAB63" w14:textId="77777777" w:rsidR="00597B9E" w:rsidRPr="00BC6FB1" w:rsidRDefault="00597B9E" w:rsidP="00597B9E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EC17B4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المحتوى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51488633" name="Picture 1451488633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6" cstate="print">
                                <a:lum bright="70000" contrast="-70000"/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47">
                                        <a14:imgEffect>
                                          <a14:artisticPhotocopy/>
                                        </a14:imgEffect>
                                      </a14:imgLayer>
                                    </a14:imgProps>
                                  </a:ex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51488634" name="Text Box 1451488634"/>
                          <wps:cNvSpPr txBox="1"/>
                          <wps:spPr>
                            <a:xfrm>
                              <a:off x="2154558" y="511121"/>
                              <a:ext cx="3499842" cy="475975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0AB3E8" w14:textId="38D5E0BD" w:rsidR="00597B9E" w:rsidRPr="00973809" w:rsidRDefault="00973809" w:rsidP="00973809">
                                <w:p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lang w:bidi="ar-SY"/>
                                  </w:rPr>
                                </w:pPr>
                                <w:hyperlink r:id="rId69" w:history="1">
                                  <w:r w:rsidR="00597B9E" w:rsidRPr="00973809">
                                    <w:rPr>
                                      <w:rStyle w:val="Hyperlink"/>
                                      <w:rFonts w:ascii="Sakkal Majalla" w:hAnsi="Sakkal Majalla" w:cs="Sakkal Majalla"/>
                                      <w:b/>
                                      <w:sz w:val="32"/>
                                      <w:rtl/>
                                    </w:rPr>
                                    <w:t>بنهاية هذه الجلسة، سيكون المتدرّب قادراً على:</w:t>
                                  </w:r>
                                </w:hyperlink>
                              </w:p>
                              <w:p w14:paraId="19A494F0" w14:textId="77777777" w:rsidR="00597B9E" w:rsidRP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</w:pP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التعرّف على بيئة العمل في 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  <w:t>Tableau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ومكوّناتها الأساسية.</w:t>
                                </w:r>
                              </w:p>
                              <w:p w14:paraId="59F283DE" w14:textId="77777777" w:rsidR="00597B9E" w:rsidRP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</w:pP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ربط البيانات من مصادر متعدّدة باستخدام واجهة 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  <w:t>Tableau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البديهية.</w:t>
                                </w:r>
                              </w:p>
                              <w:p w14:paraId="47B9BCD5" w14:textId="77777777" w:rsidR="00597B9E" w:rsidRP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</w:pP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إنشاء تصوّرات بصرية تفاعلية باستخدام تقنية السحب والإفلات.</w:t>
                                </w:r>
                              </w:p>
                              <w:p w14:paraId="3B8E0169" w14:textId="77777777" w:rsidR="00597B9E" w:rsidRP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</w:pP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بناء لوحات معلومات وقصص بيانات (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  <w:t>Data Stories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) احترافية.</w:t>
                                </w:r>
                              </w:p>
                              <w:p w14:paraId="51D8DE4D" w14:textId="77777777" w:rsidR="00597B9E" w:rsidRP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</w:pP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استخدام ميزات الذكاء الاصطناعي والتحليل المتقدّم في 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  <w:t>Tableau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07D522EB" w14:textId="77777777" w:rsidR="00597B9E" w:rsidRP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</w:pP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استخدام ميزات الذكاء الاصطناعي والتحليل المتقدّم في 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  <w:t>Tableau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16A936EA" w14:textId="77777777" w:rsidR="00597B9E" w:rsidRP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</w:pP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المقارنة بين قدرات 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  <w:t>Tableau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و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lang w:bidi="ar-SY"/>
                                  </w:rPr>
                                  <w:t>Power BI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2"/>
                                    <w:szCs w:val="32"/>
                                    <w:rtl/>
                                    <w:lang w:bidi="ar-SY"/>
                                  </w:rPr>
                                  <w:t xml:space="preserve"> واختيار الأداة المناسبة حسب الحاجة.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1488635" name="Text Box 1451488635"/>
                          <wps:cNvSpPr txBox="1"/>
                          <wps:spPr>
                            <a:xfrm>
                              <a:off x="-492134" y="874264"/>
                              <a:ext cx="2748176" cy="30023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4AC628E" w14:textId="77777777" w:rsidR="00597B9E" w:rsidRP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مقدمة الجلسة.</w:t>
                                </w:r>
                              </w:p>
                              <w:p w14:paraId="144DE098" w14:textId="77777777" w:rsidR="00597B9E" w:rsidRP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التعرف على واجهة 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Tableau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الأساسية.</w:t>
                                </w:r>
                              </w:p>
                              <w:p w14:paraId="0AADD634" w14:textId="77777777" w:rsidR="00597B9E" w:rsidRP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ربط البيانات وتحليلها عبر واجهة السحب والإفلات.</w:t>
                                </w:r>
                              </w:p>
                              <w:p w14:paraId="49FF3818" w14:textId="77777777" w:rsidR="00597B9E" w:rsidRP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بناء تقارير ذكية تعتمد على الذكاء الاصطناعي.</w:t>
                                </w:r>
                              </w:p>
                              <w:p w14:paraId="5F17DB31" w14:textId="77777777" w:rsidR="00597B9E" w:rsidRP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مقارنة قدرات 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Tableau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و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Power BI</w:t>
                                </w:r>
                                <w:r w:rsidRPr="00597B9E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في التحليل الذكي.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51488636" name="Group 1451488636"/>
                        <wpg:cNvGrpSpPr/>
                        <wpg:grpSpPr>
                          <a:xfrm>
                            <a:off x="0" y="0"/>
                            <a:ext cx="6371594" cy="2144022"/>
                            <a:chOff x="0" y="0"/>
                            <a:chExt cx="6371594" cy="2144022"/>
                          </a:xfrm>
                        </wpg:grpSpPr>
                        <pic:pic xmlns:pic="http://schemas.openxmlformats.org/drawingml/2006/picture">
                          <pic:nvPicPr>
                            <pic:cNvPr id="1451488637" name="Picture 1451488637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9" cstate="print">
                              <a:lum bright="70000" contrast="-70000"/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50">
                                      <a14:imgEffect>
                                        <a14:artisticPhotocopy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51488638" name="TextBox 34"/>
                          <wps:cNvSpPr txBox="1"/>
                          <wps:spPr>
                            <a:xfrm>
                              <a:off x="5239389" y="891167"/>
                              <a:ext cx="113220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140C4E9" w14:textId="77777777" w:rsidR="00597B9E" w:rsidRPr="00F01FA2" w:rsidRDefault="00597B9E" w:rsidP="00973809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اليوم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الثالث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639" name="TextBox 34"/>
                          <wps:cNvSpPr txBox="1"/>
                          <wps:spPr>
                            <a:xfrm>
                              <a:off x="2494618" y="19866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CCEFDE2" w14:textId="77777777" w:rsidR="00597B9E" w:rsidRPr="00F01FA2" w:rsidRDefault="00597B9E" w:rsidP="00973809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62637120" name="TextBox 34"/>
                          <wps:cNvSpPr txBox="1"/>
                          <wps:spPr>
                            <a:xfrm>
                              <a:off x="0" y="1291010"/>
                              <a:ext cx="456755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BEE7568" w14:textId="5FF61B2D" w:rsidR="00597B9E" w:rsidRPr="00F01FA2" w:rsidRDefault="00973809" w:rsidP="00597B9E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hyperlink r:id="rId70" w:history="1">
                                  <w:r w:rsidR="00597B9E" w:rsidRPr="00973809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rtl/>
                                      <w:lang w:bidi="ar-SY"/>
                                    </w:rPr>
                                    <w:t>استخدام</w:t>
                                  </w:r>
                                  <w:r w:rsidR="00597B9E" w:rsidRPr="00973809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lang w:bidi="ar-SY"/>
                                    </w:rPr>
                                    <w:t xml:space="preserve"> Tableau </w:t>
                                  </w:r>
                                  <w:r w:rsidR="00597B9E" w:rsidRPr="00973809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rtl/>
                                      <w:lang w:bidi="ar-SY"/>
                                    </w:rPr>
                                    <w:t>في التصور البصري الذكي</w:t>
                                  </w:r>
                                </w:hyperlink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0384A0" id="Group 1451488623" o:spid="_x0000_s1175" style="position:absolute;left:0;text-align:left;margin-left:-15.75pt;margin-top:-36.75pt;width:527.7pt;height:617.5pt;z-index:252072960;mso-position-horizontal-relative:text;mso-position-vertical-relative:text;mso-width-relative:margin;mso-height-relative:margin" coordorigin="-3302" coordsize="67017,78422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">
                <v:group id="Group 1451488624" o:spid="_x0000_s1176" style="position:absolute;left:-3302;top:25717;width:61464;height:52705" coordorigin="-4921" coordsize="61465,52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">
                  <v:group id="Group 25" o:spid="_x0000_s1177" style="position:absolute;left:31302;width:22621;height:6178" coordorigin="38499" coordsize="22620,6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">
                    <v:group id="Group 1451488626" o:spid="_x0000_s1178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">
                      <v:oval id="Oval 1451488627" o:spid="_x0000_s1179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" fillcolor="#168489" stroked="f" strokeweight="1pt">
                        <v:fill opacity="49087f"/>
                        <v:stroke joinstyle="miter"/>
                      </v:oval>
                      <v:shape id="Picture 1451488628" o:spid="_x0000_s1180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">
                        <v:imagedata r:id="rId52" o:title="Target " gain="19661f" blacklevel="22938f"/>
                      </v:shape>
                    </v:group>
                    <v:shape id="_x0000_s1181" type="#_x0000_t202" style="position:absolute;left:38499;top:697;width:17551;height:5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" filled="f" stroked="f">
                      <v:textbox style="mso-fit-shape-to-text:t">
                        <w:txbxContent>
                          <w:p w14:paraId="52AB1D9B" w14:textId="77777777" w:rsidR="00597B9E" w:rsidRPr="00BC6FB1" w:rsidRDefault="00597B9E" w:rsidP="00597B9E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BC6FB1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أهداف الجلسة</w:t>
                            </w:r>
                          </w:p>
                        </w:txbxContent>
                      </v:textbox>
                    </v:shape>
                  </v:group>
                  <v:group id="Group 26" o:spid="_x0000_s1182" style="position:absolute;top:99;width:22612;height:6178" coordorigin="" coordsize="22615,6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">
                    <v:oval id="Oval 1451488631" o:spid="_x0000_s1183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" fillcolor="#168489" stroked="f" strokeweight="1pt">
                      <v:fill opacity="49087f"/>
                      <v:stroke joinstyle="miter"/>
                    </v:oval>
                    <v:shape id="_x0000_s1184" type="#_x0000_t202" style="position:absolute;top:697;width:17560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" filled="f" stroked="f">
                      <v:textbox style="mso-fit-shape-to-text:t">
                        <w:txbxContent>
                          <w:p w14:paraId="099BAB63" w14:textId="77777777" w:rsidR="00597B9E" w:rsidRPr="00BC6FB1" w:rsidRDefault="00597B9E" w:rsidP="00597B9E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EC17B4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المحتوى</w:t>
                            </w:r>
                          </w:p>
                        </w:txbxContent>
                      </v:textbox>
                    </v:shape>
                    <v:shape id="Picture 1451488633" o:spid="_x0000_s1185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">
                      <v:imagedata r:id="rId53" o:title="Note " gain="19661f" blacklevel="22938f"/>
                    </v:shape>
                  </v:group>
                  <v:shape id="Text Box 1451488634" o:spid="_x0000_s1186" type="#_x0000_t202" style="position:absolute;left:21545;top:5111;width:34999;height:47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" filled="f" stroked="f" strokeweight=".5pt">
                    <v:textbox>
                      <w:txbxContent>
                        <w:p w14:paraId="340AB3E8" w14:textId="38D5E0BD" w:rsidR="00597B9E" w:rsidRPr="00973809" w:rsidRDefault="00973809" w:rsidP="00973809">
                          <w:p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lang w:bidi="ar-SY"/>
                            </w:rPr>
                          </w:pPr>
                          <w:hyperlink r:id="rId71" w:history="1">
                            <w:r w:rsidR="00597B9E" w:rsidRPr="00973809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sz w:val="32"/>
                                <w:rtl/>
                              </w:rPr>
                              <w:t>بنهاية هذه الجلسة، سيكون المتدرّب قادراً على:</w:t>
                            </w:r>
                          </w:hyperlink>
                        </w:p>
                        <w:p w14:paraId="19A494F0" w14:textId="77777777" w:rsidR="00597B9E" w:rsidRP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</w:pP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التعرّف على بيئة العمل في 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  <w:t>Tableau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ومكوّناتها الأساسية.</w:t>
                          </w:r>
                        </w:p>
                        <w:p w14:paraId="59F283DE" w14:textId="77777777" w:rsidR="00597B9E" w:rsidRP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</w:pP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ربط البيانات من مصادر متعدّدة باستخدام واجهة 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  <w:t>Tableau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البديهية.</w:t>
                          </w:r>
                        </w:p>
                        <w:p w14:paraId="47B9BCD5" w14:textId="77777777" w:rsidR="00597B9E" w:rsidRP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</w:pP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إنشاء تصوّرات بصرية تفاعلية باستخدام تقنية السحب والإفلات.</w:t>
                          </w:r>
                        </w:p>
                        <w:p w14:paraId="3B8E0169" w14:textId="77777777" w:rsidR="00597B9E" w:rsidRP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</w:pP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بناء لوحات معلومات وقصص بيانات (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  <w:t>Data Stories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) احترافية.</w:t>
                          </w:r>
                        </w:p>
                        <w:p w14:paraId="51D8DE4D" w14:textId="77777777" w:rsidR="00597B9E" w:rsidRP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</w:pP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استخدام ميزات الذكاء الاصطناعي والتحليل المتقدّم في 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  <w:t>Tableau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07D522EB" w14:textId="77777777" w:rsidR="00597B9E" w:rsidRP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</w:pP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استخدام ميزات الذكاء الاصطناعي والتحليل المتقدّم في 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  <w:t>Tableau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16A936EA" w14:textId="77777777" w:rsidR="00597B9E" w:rsidRP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</w:pP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المقارنة بين قدرات 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  <w:t>Tableau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و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lang w:bidi="ar-SY"/>
                            </w:rPr>
                            <w:t>Power BI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2"/>
                              <w:szCs w:val="32"/>
                              <w:rtl/>
                              <w:lang w:bidi="ar-SY"/>
                            </w:rPr>
                            <w:t xml:space="preserve"> واختيار الأداة المناسبة حسب الحاجة.</w:t>
                          </w:r>
                        </w:p>
                      </w:txbxContent>
                    </v:textbox>
                  </v:shape>
                  <v:shape id="Text Box 1451488635" o:spid="_x0000_s1187" type="#_x0000_t202" style="position:absolute;left:-4921;top:8742;width:27481;height:30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" filled="f" stroked="f" strokeweight=".5pt">
                    <v:textbox>
                      <w:txbxContent>
                        <w:p w14:paraId="74AC628E" w14:textId="77777777" w:rsidR="00597B9E" w:rsidRP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مقدمة الجلسة.</w:t>
                          </w:r>
                        </w:p>
                        <w:p w14:paraId="144DE098" w14:textId="77777777" w:rsidR="00597B9E" w:rsidRP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التعرف على واجهة 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Tableau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الأساسية.</w:t>
                          </w:r>
                        </w:p>
                        <w:p w14:paraId="0AADD634" w14:textId="77777777" w:rsidR="00597B9E" w:rsidRP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ربط البيانات وتحليلها عبر واجهة السحب والإفلات.</w:t>
                          </w:r>
                        </w:p>
                        <w:p w14:paraId="49FF3818" w14:textId="77777777" w:rsidR="00597B9E" w:rsidRP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بناء تقارير ذكية تعتمد على الذكاء الاصطناعي.</w:t>
                          </w:r>
                        </w:p>
                        <w:p w14:paraId="5F17DB31" w14:textId="77777777" w:rsidR="00597B9E" w:rsidRP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مقارنة قدرات 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Tableau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و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Power BI</w:t>
                          </w:r>
                          <w:r w:rsidRPr="00597B9E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في التحليل الذكي.</w:t>
                          </w:r>
                        </w:p>
                      </w:txbxContent>
                    </v:textbox>
                  </v:shape>
                </v:group>
                <v:group id="Group 1451488636" o:spid="_x0000_s1188" style="position:absolute;width:63715;height:21440" coordsize="63715,2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">
                  <v:shape id="Picture 1451488637" o:spid="_x0000_s1189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">
                    <v:imagedata r:id="rId55" o:title="Calendar " gain="19661f" blacklevel="22938f"/>
                  </v:shape>
                  <v:shape id="_x0000_s1190" type="#_x0000_t202" style="position:absolute;left:52393;top:8911;width:11322;height:12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" filled="f" stroked="f">
                    <v:textbox style="mso-fit-shape-to-text:t">
                      <w:txbxContent>
                        <w:p w14:paraId="3140C4E9" w14:textId="77777777" w:rsidR="00597B9E" w:rsidRPr="00F01FA2" w:rsidRDefault="00597B9E" w:rsidP="00973809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اليوم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الثالث</w:t>
                          </w:r>
                        </w:p>
                      </w:txbxContent>
                    </v:textbox>
                  </v:shape>
                  <v:shape id="_x0000_s1191" type="#_x0000_t202" style="position:absolute;left:24946;top:198;width:24301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" filled="f" stroked="f">
                    <v:textbox style="mso-fit-shape-to-text:t">
                      <w:txbxContent>
                        <w:p w14:paraId="1CCEFDE2" w14:textId="77777777" w:rsidR="00597B9E" w:rsidRPr="00F01FA2" w:rsidRDefault="00597B9E" w:rsidP="00973809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الأولى</w:t>
                          </w:r>
                        </w:p>
                      </w:txbxContent>
                    </v:textbox>
                  </v:shape>
                  <v:shape id="_x0000_s1192" type="#_x0000_t202" style="position:absolute;top:12910;width:45675;height:6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" filled="f" stroked="f">
                    <v:textbox style="mso-fit-shape-to-text:t">
                      <w:txbxContent>
                        <w:p w14:paraId="4BEE7568" w14:textId="5FF61B2D" w:rsidR="00597B9E" w:rsidRPr="00F01FA2" w:rsidRDefault="00973809" w:rsidP="00597B9E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hyperlink r:id="rId72" w:history="1">
                            <w:r w:rsidR="00597B9E" w:rsidRPr="00973809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استخدام</w:t>
                            </w:r>
                            <w:r w:rsidR="00597B9E" w:rsidRPr="00973809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lang w:bidi="ar-SY"/>
                              </w:rPr>
                              <w:t xml:space="preserve"> Tableau </w:t>
                            </w:r>
                            <w:r w:rsidR="00597B9E" w:rsidRPr="00973809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في التصور البصري الذكي</w:t>
                            </w:r>
                          </w:hyperlink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6515FE4" w14:textId="77777777" w:rsidR="00D90411" w:rsidRDefault="00D90411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7AD86E6A" w14:textId="240F07AC" w:rsidR="00D90411" w:rsidRDefault="00597B9E" w:rsidP="00D374CF">
      <w:pPr>
        <w:jc w:val="both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  <w:lang w:val="ar-SA"/>
        </w:rPr>
        <w:lastRenderedPageBreak/>
        <mc:AlternateContent>
          <mc:Choice Requires="wpg">
            <w:drawing>
              <wp:anchor distT="0" distB="0" distL="114300" distR="114300" simplePos="0" relativeHeight="252075008" behindDoc="0" locked="0" layoutInCell="1" allowOverlap="1" wp14:anchorId="6FA611D8" wp14:editId="78E3993C">
                <wp:simplePos x="0" y="0"/>
                <wp:positionH relativeFrom="column">
                  <wp:posOffset>38100</wp:posOffset>
                </wp:positionH>
                <wp:positionV relativeFrom="paragraph">
                  <wp:posOffset>-466725</wp:posOffset>
                </wp:positionV>
                <wp:extent cx="6431919" cy="6888480"/>
                <wp:effectExtent l="0" t="0" r="0" b="7620"/>
                <wp:wrapNone/>
                <wp:docPr id="1462637121" name="Group 1462637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1919" cy="6888480"/>
                          <a:chOff x="-88900" y="0"/>
                          <a:chExt cx="6431919" cy="6888480"/>
                        </a:xfrm>
                      </wpg:grpSpPr>
                      <wpg:grpSp>
                        <wpg:cNvPr id="1462637122" name="Group 1462637122"/>
                        <wpg:cNvGrpSpPr/>
                        <wpg:grpSpPr>
                          <a:xfrm>
                            <a:off x="-88900" y="2571750"/>
                            <a:ext cx="5934076" cy="4316730"/>
                            <a:chOff x="-250830" y="0"/>
                            <a:chExt cx="5934154" cy="4317036"/>
                          </a:xfrm>
                        </wpg:grpSpPr>
                        <wpg:grpSp>
                          <wpg:cNvPr id="1462637123" name="Group 25"/>
                          <wpg:cNvGrpSpPr/>
                          <wpg:grpSpPr>
                            <a:xfrm>
                              <a:off x="3130292" y="0"/>
                              <a:ext cx="2262077" cy="617978"/>
                              <a:chOff x="3849918" y="0"/>
                              <a:chExt cx="2262077" cy="617978"/>
                            </a:xfrm>
                          </wpg:grpSpPr>
                          <wpg:grpSp>
                            <wpg:cNvPr id="1462637124" name="Group 1462637124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462637125" name="Oval 1462637125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462637126" name="Picture 1462637126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cstate="print">
                                  <a:lum bright="70000" contrast="-70000"/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45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462637127" name="TextBox 34"/>
                            <wps:cNvSpPr txBox="1"/>
                            <wps:spPr>
                              <a:xfrm>
                                <a:off x="3849918" y="69934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E3772B1" w14:textId="77777777" w:rsidR="00597B9E" w:rsidRPr="00BC6FB1" w:rsidRDefault="00597B9E" w:rsidP="00597B9E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BC6FB1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أهداف الجلسة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462637128" name="Group 26"/>
                          <wpg:cNvGrpSpPr/>
                          <wpg:grpSpPr>
                            <a:xfrm>
                              <a:off x="-3" y="9939"/>
                              <a:ext cx="2261238" cy="617910"/>
                              <a:chOff x="-3" y="0"/>
                              <a:chExt cx="2261546" cy="618535"/>
                            </a:xfrm>
                          </wpg:grpSpPr>
                          <wps:wsp>
                            <wps:cNvPr id="1462637129" name="Oval 1462637129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62637130" name="TextBox 34"/>
                            <wps:cNvSpPr txBox="1"/>
                            <wps:spPr>
                              <a:xfrm>
                                <a:off x="-3" y="69936"/>
                                <a:ext cx="1756037" cy="5485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037F8F9" w14:textId="77777777" w:rsidR="00597B9E" w:rsidRPr="00BC6FB1" w:rsidRDefault="00597B9E" w:rsidP="00597B9E">
                                  <w:pPr>
                                    <w:bidi w:val="0"/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026522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المحتوى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62637131" name="Picture 1462637131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6" cstate="print">
                                <a:lum bright="70000" contrast="-70000"/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47">
                                        <a14:imgEffect>
                                          <a14:artisticPhotocopy/>
                                        </a14:imgEffect>
                                      </a14:imgLayer>
                                    </a14:imgProps>
                                  </a:ex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62637132" name="Text Box 1462637132"/>
                          <wps:cNvSpPr txBox="1"/>
                          <wps:spPr>
                            <a:xfrm>
                              <a:off x="2070753" y="874163"/>
                              <a:ext cx="3612571" cy="344287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E5727EB" w14:textId="782A9598" w:rsidR="00597B9E" w:rsidRPr="00973809" w:rsidRDefault="00973809" w:rsidP="00973809">
                                <w:p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hyperlink r:id="rId73" w:history="1">
                                  <w:r w:rsidR="00597B9E" w:rsidRPr="00973809">
                                    <w:rPr>
                                      <w:rStyle w:val="Hyperlink"/>
                                      <w:rFonts w:ascii="Sakkal Majalla" w:hAnsi="Sakkal Majalla" w:cs="Sakkal Majalla"/>
                                      <w:b/>
                                      <w:sz w:val="34"/>
                                      <w:szCs w:val="34"/>
                                      <w:rtl/>
                                    </w:rPr>
                                    <w:t>بنهاية هذه الجلسة، سيكون المتدرّب قادراً على:</w:t>
                                  </w:r>
                                </w:hyperlink>
                              </w:p>
                              <w:p w14:paraId="20A35CCE" w14:textId="77777777" w:rsid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فهم دور كلّ أداة في مراحل المشروع التحليلي المختلفة.</w:t>
                                </w:r>
                              </w:p>
                              <w:p w14:paraId="362C1D2F" w14:textId="77777777" w:rsid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معرفة معايير اختيار الأداة الأنسب لكلّ مرحلة من مراحل التحليل.</w:t>
                                </w:r>
                              </w:p>
                              <w:p w14:paraId="55685F73" w14:textId="77777777" w:rsidR="00597B9E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إدراك كيفية تكامل </w:t>
                                </w: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ChatGPT</w:t>
                                </w: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، </w:t>
                                </w: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Colab</w:t>
                                </w: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، </w:t>
                                </w: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Power BI</w:t>
                                </w: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، و</w:t>
                                </w: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  <w:t>Tableau</w:t>
                                </w: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في سير عمل واحد.</w:t>
                                </w:r>
                              </w:p>
                              <w:p w14:paraId="2022B4A4" w14:textId="77777777" w:rsidR="00597B9E" w:rsidRPr="000F32C7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فهم الفرق بين التحليل الاستكشافي، النمذجة، والتصوّر البصري.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2637133" name="Text Box 1462637133"/>
                          <wps:cNvSpPr txBox="1"/>
                          <wps:spPr>
                            <a:xfrm>
                              <a:off x="-250830" y="874624"/>
                              <a:ext cx="2506874" cy="300232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E78C6B3" w14:textId="77777777" w:rsidR="00597B9E" w:rsidRPr="00026522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تطبيق متكامل لتحليل بيانات حقيقية باستخدام الأدوات الأربعة.</w:t>
                                </w:r>
                              </w:p>
                              <w:p w14:paraId="2A6BBA0A" w14:textId="77777777" w:rsidR="00597B9E" w:rsidRPr="00026522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استخلاص النتائج والتوصيات.</w:t>
                                </w:r>
                              </w:p>
                              <w:p w14:paraId="01CCD29A" w14:textId="77777777" w:rsidR="00597B9E" w:rsidRPr="00026522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إعداد عرض تقديمي للنتائج النهائية.</w:t>
                                </w:r>
                              </w:p>
                              <w:p w14:paraId="29B7FD91" w14:textId="77777777" w:rsidR="00597B9E" w:rsidRPr="000F32C7" w:rsidRDefault="00597B9E" w:rsidP="00597B9E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026522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تقييم ختامي ومناقشة المخرجات.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62637134" name="Group 1462637134"/>
                        <wpg:cNvGrpSpPr/>
                        <wpg:grpSpPr>
                          <a:xfrm>
                            <a:off x="0" y="0"/>
                            <a:ext cx="6343019" cy="2163128"/>
                            <a:chOff x="0" y="0"/>
                            <a:chExt cx="6343019" cy="2163128"/>
                          </a:xfrm>
                        </wpg:grpSpPr>
                        <pic:pic xmlns:pic="http://schemas.openxmlformats.org/drawingml/2006/picture">
                          <pic:nvPicPr>
                            <pic:cNvPr id="1462637135" name="Picture 1462637135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9" cstate="print">
                              <a:lum bright="70000" contrast="-70000"/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50">
                                      <a14:imgEffect>
                                        <a14:artisticPhotocopy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62637136" name="TextBox 34"/>
                          <wps:cNvSpPr txBox="1"/>
                          <wps:spPr>
                            <a:xfrm>
                              <a:off x="5210814" y="910273"/>
                              <a:ext cx="1132205" cy="12528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287702F" w14:textId="77777777" w:rsidR="00597B9E" w:rsidRPr="00F01FA2" w:rsidRDefault="00597B9E" w:rsidP="00973809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اليوم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الثالث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62637137" name="TextBox 34"/>
                          <wps:cNvSpPr txBox="1"/>
                          <wps:spPr>
                            <a:xfrm>
                              <a:off x="2494618" y="19867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E770A5" w14:textId="77777777" w:rsidR="00597B9E" w:rsidRPr="00F01FA2" w:rsidRDefault="00597B9E" w:rsidP="00973809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62637138" name="TextBox 34"/>
                          <wps:cNvSpPr txBox="1"/>
                          <wps:spPr>
                            <a:xfrm>
                              <a:off x="0" y="1291077"/>
                              <a:ext cx="456755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9D96545" w14:textId="0A13155C" w:rsidR="00597B9E" w:rsidRPr="00F01FA2" w:rsidRDefault="00973809" w:rsidP="00973809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hyperlink r:id="rId74" w:history="1">
                                  <w:r w:rsidR="00597B9E" w:rsidRPr="00973809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rtl/>
                                      <w:lang w:bidi="ar-SY"/>
                                    </w:rPr>
                                    <w:t>مشروع تطبيقي شامل</w:t>
                                  </w:r>
                                </w:hyperlink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A611D8" id="Group 1462637121" o:spid="_x0000_s1193" style="position:absolute;left:0;text-align:left;margin-left:3pt;margin-top:-36.75pt;width:506.45pt;height:542.4pt;z-index:252075008;mso-position-horizontal-relative:text;mso-position-vertical-relative:text;mso-width-relative:margin;mso-height-relative:margin" coordorigin="-889" coordsize="64319,6888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">
                <v:group id="Group 1462637122" o:spid="_x0000_s1194" style="position:absolute;left:-889;top:25717;width:59340;height:43167" coordorigin="-2508" coordsize="59341,43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">
                  <v:group id="Group 25" o:spid="_x0000_s1195" style="position:absolute;left:31302;width:22621;height:6179" coordorigin="38499" coordsize="22620,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">
                    <v:group id="Group 1462637124" o:spid="_x0000_s1196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">
                      <v:oval id="Oval 1462637125" o:spid="_x0000_s1197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" fillcolor="#168489" stroked="f" strokeweight="1pt">
                        <v:fill opacity="49087f"/>
                        <v:stroke joinstyle="miter"/>
                      </v:oval>
                      <v:shape id="Picture 1462637126" o:spid="_x0000_s1198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">
                        <v:imagedata r:id="rId52" o:title="Target " gain="19661f" blacklevel="22938f"/>
                      </v:shape>
                    </v:group>
                    <v:shape id="_x0000_s1199" type="#_x0000_t202" style="position:absolute;left:38499;top:699;width:17551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" filled="f" stroked="f">
                      <v:textbox style="mso-fit-shape-to-text:t">
                        <w:txbxContent>
                          <w:p w14:paraId="7E3772B1" w14:textId="77777777" w:rsidR="00597B9E" w:rsidRPr="00BC6FB1" w:rsidRDefault="00597B9E" w:rsidP="00597B9E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BC6FB1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أهداف الجلسة</w:t>
                            </w:r>
                          </w:p>
                        </w:txbxContent>
                      </v:textbox>
                    </v:shape>
                  </v:group>
                  <v:group id="Group 26" o:spid="_x0000_s1200" style="position:absolute;top:99;width:22612;height:6179" coordorigin="" coordsize="22615,6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">
                    <v:oval id="Oval 1462637129" o:spid="_x0000_s1201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" fillcolor="#168489" stroked="f" strokeweight="1pt">
                      <v:fill opacity="49087f"/>
                      <v:stroke joinstyle="miter"/>
                    </v:oval>
                    <v:shape id="_x0000_s1202" type="#_x0000_t202" style="position:absolute;top:699;width:17560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" filled="f" stroked="f">
                      <v:textbox style="mso-fit-shape-to-text:t">
                        <w:txbxContent>
                          <w:p w14:paraId="3037F8F9" w14:textId="77777777" w:rsidR="00597B9E" w:rsidRPr="00BC6FB1" w:rsidRDefault="00597B9E" w:rsidP="00597B9E">
                            <w:pPr>
                              <w:bidi w:val="0"/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026522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المحتوى</w:t>
                            </w:r>
                          </w:p>
                        </w:txbxContent>
                      </v:textbox>
                    </v:shape>
                    <v:shape id="Picture 1462637131" o:spid="_x0000_s1203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">
                      <v:imagedata r:id="rId53" o:title="Note " gain="19661f" blacklevel="22938f"/>
                    </v:shape>
                  </v:group>
                  <v:shape id="Text Box 1462637132" o:spid="_x0000_s1204" type="#_x0000_t202" style="position:absolute;left:20707;top:8741;width:36126;height:34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" filled="f" stroked="f" strokeweight=".5pt">
                    <v:textbox>
                      <w:txbxContent>
                        <w:p w14:paraId="6E5727EB" w14:textId="782A9598" w:rsidR="00597B9E" w:rsidRPr="00973809" w:rsidRDefault="00973809" w:rsidP="00973809">
                          <w:p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hyperlink r:id="rId75" w:history="1">
                            <w:r w:rsidR="00597B9E" w:rsidRPr="00973809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sz w:val="34"/>
                                <w:szCs w:val="34"/>
                                <w:rtl/>
                              </w:rPr>
                              <w:t>بنهاية هذه الجلسة، سيكون المتدرّب قادراً على:</w:t>
                            </w:r>
                          </w:hyperlink>
                        </w:p>
                        <w:p w14:paraId="20A35CCE" w14:textId="77777777" w:rsid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فهم دور كلّ أداة في مراحل المشروع التحليلي المختلفة.</w:t>
                          </w:r>
                        </w:p>
                        <w:p w14:paraId="362C1D2F" w14:textId="77777777" w:rsid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معرفة معايير اختيار الأداة الأنسب لكلّ مرحلة من مراحل التحليل.</w:t>
                          </w:r>
                        </w:p>
                        <w:p w14:paraId="55685F73" w14:textId="77777777" w:rsidR="00597B9E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إدراك كيفية تكامل </w:t>
                          </w: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ChatGPT</w:t>
                          </w: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، </w:t>
                          </w: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Colab</w:t>
                          </w: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، </w:t>
                          </w: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Power BI</w:t>
                          </w: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، و</w:t>
                          </w: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  <w:t>Tableau</w:t>
                          </w: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في سير عمل واحد.</w:t>
                          </w:r>
                        </w:p>
                        <w:p w14:paraId="2022B4A4" w14:textId="77777777" w:rsidR="00597B9E" w:rsidRPr="000F32C7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فهم الفرق بين التحليل الاستكشافي، النمذجة، والتصوّر البصري.</w:t>
                          </w:r>
                        </w:p>
                      </w:txbxContent>
                    </v:textbox>
                  </v:shape>
                  <v:shape id="Text Box 1462637133" o:spid="_x0000_s1205" type="#_x0000_t202" style="position:absolute;left:-2508;top:8746;width:25068;height:30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" filled="f" stroked="f" strokeweight=".5pt">
                    <v:textbox>
                      <w:txbxContent>
                        <w:p w14:paraId="6E78C6B3" w14:textId="77777777" w:rsidR="00597B9E" w:rsidRPr="00026522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تطبيق متكامل لتحليل بيانات حقيقية باستخدام الأدوات الأربعة.</w:t>
                          </w:r>
                        </w:p>
                        <w:p w14:paraId="2A6BBA0A" w14:textId="77777777" w:rsidR="00597B9E" w:rsidRPr="00026522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استخلاص النتائج والتوصيات.</w:t>
                          </w:r>
                        </w:p>
                        <w:p w14:paraId="01CCD29A" w14:textId="77777777" w:rsidR="00597B9E" w:rsidRPr="00026522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إعداد عرض تقديمي للنتائج النهائية.</w:t>
                          </w:r>
                        </w:p>
                        <w:p w14:paraId="29B7FD91" w14:textId="77777777" w:rsidR="00597B9E" w:rsidRPr="000F32C7" w:rsidRDefault="00597B9E" w:rsidP="00597B9E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026522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تقييم ختامي ومناقشة المخرجات.</w:t>
                          </w:r>
                        </w:p>
                      </w:txbxContent>
                    </v:textbox>
                  </v:shape>
                </v:group>
                <v:group id="Group 1462637134" o:spid="_x0000_s1206" style="position:absolute;width:63430;height:21631" coordsize="63430,21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">
                  <v:shape id="Picture 1462637135" o:spid="_x0000_s1207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">
                    <v:imagedata r:id="rId55" o:title="Calendar " gain="19661f" blacklevel="22938f"/>
                  </v:shape>
                  <v:shape id="_x0000_s1208" type="#_x0000_t202" style="position:absolute;left:52108;top:9102;width:11322;height:12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" filled="f" stroked="f">
                    <v:textbox style="mso-fit-shape-to-text:t">
                      <w:txbxContent>
                        <w:p w14:paraId="1287702F" w14:textId="77777777" w:rsidR="00597B9E" w:rsidRPr="00F01FA2" w:rsidRDefault="00597B9E" w:rsidP="00973809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اليوم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الثالث</w:t>
                          </w:r>
                        </w:p>
                      </w:txbxContent>
                    </v:textbox>
                  </v:shape>
                  <v:shape id="_x0000_s1209" type="#_x0000_t202" style="position:absolute;left:24946;top:198;width:24301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" filled="f" stroked="f">
                    <v:textbox style="mso-fit-shape-to-text:t">
                      <w:txbxContent>
                        <w:p w14:paraId="70E770A5" w14:textId="77777777" w:rsidR="00597B9E" w:rsidRPr="00F01FA2" w:rsidRDefault="00597B9E" w:rsidP="00973809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الثانية</w:t>
                          </w:r>
                        </w:p>
                      </w:txbxContent>
                    </v:textbox>
                  </v:shape>
                  <v:shape id="_x0000_s1210" type="#_x0000_t202" style="position:absolute;top:12910;width:45675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" filled="f" stroked="f">
                    <v:textbox style="mso-fit-shape-to-text:t">
                      <w:txbxContent>
                        <w:p w14:paraId="79D96545" w14:textId="0A13155C" w:rsidR="00597B9E" w:rsidRPr="00F01FA2" w:rsidRDefault="00973809" w:rsidP="00973809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hyperlink r:id="rId76" w:history="1">
                            <w:r w:rsidR="00597B9E" w:rsidRPr="00973809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مشروع تطبيقي شامل</w:t>
                            </w:r>
                          </w:hyperlink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2AF07D20" w14:textId="0B2750FF" w:rsidR="00D374CF" w:rsidRDefault="00D374CF" w:rsidP="00597B9E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</w:p>
    <w:sectPr w:rsidR="00D374CF" w:rsidSect="005E1791">
      <w:headerReference w:type="default" r:id="rId77"/>
      <w:footerReference w:type="default" r:id="rId78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8AA12" w14:textId="77777777" w:rsidR="007A4957" w:rsidRDefault="007A4957" w:rsidP="00F53D08">
      <w:pPr>
        <w:spacing w:line="240" w:lineRule="auto"/>
      </w:pPr>
      <w:r>
        <w:separator/>
      </w:r>
    </w:p>
  </w:endnote>
  <w:endnote w:type="continuationSeparator" w:id="0">
    <w:p w14:paraId="2614368C" w14:textId="77777777" w:rsidR="007A4957" w:rsidRDefault="007A4957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Ming Std L">
    <w:panose1 w:val="00000000000000000000"/>
    <w:charset w:val="80"/>
    <w:family w:val="roman"/>
    <w:notTrueType/>
    <w:pitch w:val="variable"/>
    <w:sig w:usb0="00000203" w:usb1="1A0F1900" w:usb2="00000016" w:usb3="00000000" w:csb0="0012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GE Dinar One">
    <w:altName w:val="Sakkal Majalla"/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19B64" w14:textId="77777777" w:rsidR="00502829" w:rsidRDefault="0050282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FFFF" w:themeColor="background1"/>
        <w:rtl/>
      </w:rPr>
      <w:id w:val="-17767782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8188C2" w14:textId="77777777" w:rsidR="00DC2CFD" w:rsidRPr="00DC2CFD" w:rsidRDefault="00D90411">
        <w:pPr>
          <w:pStyle w:val="a4"/>
          <w:jc w:val="center"/>
          <w:rPr>
            <w:color w:val="FFFFFF" w:themeColor="background1"/>
          </w:rPr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4624" behindDoc="1" locked="0" layoutInCell="1" allowOverlap="1" wp14:anchorId="6FFC7AD4" wp14:editId="44010C5A">
                  <wp:simplePos x="0" y="0"/>
                  <wp:positionH relativeFrom="page">
                    <wp:align>left</wp:align>
                  </wp:positionH>
                  <wp:positionV relativeFrom="paragraph">
                    <wp:posOffset>-3476625</wp:posOffset>
                  </wp:positionV>
                  <wp:extent cx="7610475" cy="4165382"/>
                  <wp:effectExtent l="0" t="0" r="28575" b="26035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10475" cy="4165382"/>
                            <a:chOff x="-3" y="0"/>
                            <a:chExt cx="7610475" cy="4164747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-3" y="3199911"/>
                              <a:ext cx="7610475" cy="964836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4A2BDCF6" id="Group 39" o:spid="_x0000_s1026" style="position:absolute;margin-left:0;margin-top:-273.75pt;width:599.25pt;height:328pt;z-index:-251641856;mso-position-horizontal:left;mso-position-horizontal-relative:page;mso-width-relative:margin" coordorigin="" coordsize="76104,41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1999;width:76104;height:9648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7610475,0;7610475,964836;0,964836;0,0" o:connectangles="0,0,0,0,0"/>
                  </v:shape>
                  <w10:wrap anchorx="page"/>
                </v:group>
              </w:pict>
            </mc:Fallback>
          </mc:AlternateContent>
        </w:r>
        <w:r w:rsidR="00DC2CFD" w:rsidRPr="00DC2CFD">
          <w:rPr>
            <w:color w:val="FFFFFF" w:themeColor="background1"/>
          </w:rPr>
          <w:fldChar w:fldCharType="begin"/>
        </w:r>
        <w:r w:rsidR="00DC2CFD" w:rsidRPr="00DC2CFD">
          <w:rPr>
            <w:color w:val="FFFFFF" w:themeColor="background1"/>
          </w:rPr>
          <w:instrText xml:space="preserve"> PAGE   \* MERGEFORMAT </w:instrText>
        </w:r>
        <w:r w:rsidR="00DC2CFD" w:rsidRPr="00DC2CFD">
          <w:rPr>
            <w:color w:val="FFFFFF" w:themeColor="background1"/>
          </w:rPr>
          <w:fldChar w:fldCharType="separate"/>
        </w:r>
        <w:r w:rsidR="00DC2CFD" w:rsidRPr="00DC2CFD">
          <w:rPr>
            <w:noProof/>
            <w:color w:val="FFFFFF" w:themeColor="background1"/>
          </w:rPr>
          <w:t>2</w:t>
        </w:r>
        <w:r w:rsidR="00DC2CFD" w:rsidRPr="00DC2CFD">
          <w:rPr>
            <w:noProof/>
            <w:color w:val="FFFFFF" w:themeColor="background1"/>
          </w:rPr>
          <w:fldChar w:fldCharType="end"/>
        </w:r>
      </w:p>
    </w:sdtContent>
  </w:sdt>
  <w:p w14:paraId="6E687847" w14:textId="77777777" w:rsidR="00DC2CFD" w:rsidRPr="00DC2CFD" w:rsidRDefault="00DC2CFD">
    <w:pPr>
      <w:pStyle w:val="a4"/>
      <w:rPr>
        <w:color w:val="FFFFFF" w:themeColor="background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EFC3C" w14:textId="77777777" w:rsidR="00502829" w:rsidRDefault="00502829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FFFF" w:themeColor="background1"/>
        <w:rtl/>
      </w:rPr>
      <w:id w:val="-8554182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897893" w14:textId="77777777" w:rsidR="0046609B" w:rsidRPr="00DC2CFD" w:rsidRDefault="0046609B">
        <w:pPr>
          <w:pStyle w:val="a4"/>
          <w:jc w:val="center"/>
          <w:rPr>
            <w:color w:val="FFFFFF" w:themeColor="background1"/>
          </w:rPr>
        </w:pPr>
        <w:r w:rsidRPr="00DC2CFD">
          <w:rPr>
            <w:color w:val="FFFFFF" w:themeColor="background1"/>
          </w:rPr>
          <w:fldChar w:fldCharType="begin"/>
        </w:r>
        <w:r w:rsidRPr="00DC2CFD">
          <w:rPr>
            <w:color w:val="FFFFFF" w:themeColor="background1"/>
          </w:rPr>
          <w:instrText xml:space="preserve"> PAGE   \* MERGEFORMAT </w:instrText>
        </w:r>
        <w:r w:rsidRPr="00DC2CFD">
          <w:rPr>
            <w:color w:val="FFFFFF" w:themeColor="background1"/>
          </w:rPr>
          <w:fldChar w:fldCharType="separate"/>
        </w:r>
        <w:r w:rsidRPr="00DC2CFD">
          <w:rPr>
            <w:noProof/>
            <w:color w:val="FFFFFF" w:themeColor="background1"/>
          </w:rPr>
          <w:t>2</w:t>
        </w:r>
        <w:r w:rsidRPr="00DC2CFD">
          <w:rPr>
            <w:noProof/>
            <w:color w:val="FFFFFF" w:themeColor="background1"/>
          </w:rPr>
          <w:fldChar w:fldCharType="end"/>
        </w:r>
      </w:p>
    </w:sdtContent>
  </w:sdt>
  <w:p w14:paraId="3CE35534" w14:textId="77777777" w:rsidR="0046609B" w:rsidRPr="00DC2CFD" w:rsidRDefault="0046609B">
    <w:pPr>
      <w:pStyle w:val="a4"/>
      <w:rPr>
        <w:color w:val="FFFFFF" w:themeColor="background1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D93D3" w14:textId="5AB39BE6" w:rsidR="0046609B" w:rsidRPr="00DC2CFD" w:rsidRDefault="00502829">
    <w:pPr>
      <w:pStyle w:val="a4"/>
      <w:jc w:val="center"/>
      <w:rPr>
        <w:color w:val="FFFFFF" w:themeColor="background1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1469C197" wp14:editId="72A3CFF5">
              <wp:simplePos x="0" y="0"/>
              <wp:positionH relativeFrom="column">
                <wp:posOffset>-405765</wp:posOffset>
              </wp:positionH>
              <wp:positionV relativeFrom="paragraph">
                <wp:posOffset>114935</wp:posOffset>
              </wp:positionV>
              <wp:extent cx="1628775" cy="304800"/>
              <wp:effectExtent l="0" t="0" r="0" b="0"/>
              <wp:wrapNone/>
              <wp:docPr id="280786396" name="مربع نص 2807863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287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3F4D27" w14:textId="77777777" w:rsidR="00502829" w:rsidRPr="00B928B1" w:rsidRDefault="00502829" w:rsidP="0050282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B928B1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69C197" id="_x0000_t202" coordsize="21600,21600" o:spt="202" path="m,l,21600r21600,l21600,xe">
              <v:stroke joinstyle="miter"/>
              <v:path gradientshapeok="t" o:connecttype="rect"/>
            </v:shapetype>
            <v:shape id="مربع نص 280786396" o:spid="_x0000_s1211" type="#_x0000_t202" style="position:absolute;left:0;text-align:left;margin-left:-31.95pt;margin-top:9.05pt;width:128.25pt;height:2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" filled="f" stroked="f" strokeweight=".5pt">
              <v:textbox>
                <w:txbxContent>
                  <w:p w14:paraId="363F4D27" w14:textId="77777777" w:rsidR="00502829" w:rsidRPr="00B928B1" w:rsidRDefault="00502829" w:rsidP="0050282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B928B1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sdt>
      <w:sdtPr>
        <w:rPr>
          <w:color w:val="FFFFFF" w:themeColor="background1"/>
          <w:rtl/>
        </w:rPr>
        <w:id w:val="-6769599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6609B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84864" behindDoc="1" locked="0" layoutInCell="1" allowOverlap="1" wp14:anchorId="7C89B1F8" wp14:editId="6DDEC542">
                  <wp:simplePos x="0" y="0"/>
                  <wp:positionH relativeFrom="page">
                    <wp:align>left</wp:align>
                  </wp:positionH>
                  <wp:positionV relativeFrom="paragraph">
                    <wp:posOffset>-3476625</wp:posOffset>
                  </wp:positionV>
                  <wp:extent cx="7610475" cy="4165382"/>
                  <wp:effectExtent l="0" t="0" r="28575" b="26035"/>
                  <wp:wrapNone/>
                  <wp:docPr id="1181034347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10475" cy="4165382"/>
                            <a:chOff x="-3" y="0"/>
                            <a:chExt cx="7610475" cy="4164747"/>
                          </a:xfrm>
                        </wpg:grpSpPr>
                        <wps:wsp>
                          <wps:cNvPr id="933373865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1850269" name="شكل حر 769906"/>
                          <wps:cNvSpPr/>
                          <wps:spPr>
                            <a:xfrm rot="10800000">
                              <a:off x="-3" y="3199911"/>
                              <a:ext cx="7610475" cy="964836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390C5675" id="Group 39" o:spid="_x0000_s1026" style="position:absolute;margin-left:0;margin-top:-273.75pt;width:599.25pt;height:328pt;z-index:-251631616;mso-position-horizontal:left;mso-position-horizontal-relative:page;mso-width-relative:margin" coordorigin="" coordsize="76104,41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1999;width:76104;height:9648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" path="m,l7551420,r,945515l,945515,,xe" fillcolor="#168489" strokecolor="#168489" strokeweight="1pt">
                    <v:stroke joinstyle="miter"/>
                    <v:path arrowok="t" o:connecttype="custom" o:connectlocs="0,0;7610475,0;7610475,964836;0,964836;0,0" o:connectangles="0,0,0,0,0"/>
                  </v:shape>
                  <w10:wrap anchorx="page"/>
                </v:group>
              </w:pict>
            </mc:Fallback>
          </mc:AlternateContent>
        </w:r>
        <w:r w:rsidR="0046609B" w:rsidRPr="00DC2CFD">
          <w:rPr>
            <w:color w:val="FFFFFF" w:themeColor="background1"/>
          </w:rPr>
          <w:fldChar w:fldCharType="begin"/>
        </w:r>
        <w:r w:rsidR="0046609B" w:rsidRPr="00DC2CFD">
          <w:rPr>
            <w:color w:val="FFFFFF" w:themeColor="background1"/>
          </w:rPr>
          <w:instrText xml:space="preserve"> PAGE   \* MERGEFORMAT </w:instrText>
        </w:r>
        <w:r w:rsidR="0046609B" w:rsidRPr="00DC2CFD">
          <w:rPr>
            <w:color w:val="FFFFFF" w:themeColor="background1"/>
          </w:rPr>
          <w:fldChar w:fldCharType="separate"/>
        </w:r>
        <w:r w:rsidR="0046609B" w:rsidRPr="00DC2CFD">
          <w:rPr>
            <w:noProof/>
            <w:color w:val="FFFFFF" w:themeColor="background1"/>
          </w:rPr>
          <w:t>2</w:t>
        </w:r>
        <w:r w:rsidR="0046609B" w:rsidRPr="00DC2CFD">
          <w:rPr>
            <w:noProof/>
            <w:color w:val="FFFFFF" w:themeColor="background1"/>
          </w:rPr>
          <w:fldChar w:fldCharType="end"/>
        </w:r>
      </w:sdtContent>
    </w:sdt>
  </w:p>
  <w:p w14:paraId="66FD0567" w14:textId="42448BCA" w:rsidR="0046609B" w:rsidRPr="00DC2CFD" w:rsidRDefault="00502829">
    <w:pPr>
      <w:pStyle w:val="a4"/>
      <w:rPr>
        <w:color w:val="FFFFFF" w:themeColor="background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4E62A1C2" wp14:editId="37FA6582">
              <wp:simplePos x="0" y="0"/>
              <wp:positionH relativeFrom="column">
                <wp:posOffset>-301625</wp:posOffset>
              </wp:positionH>
              <wp:positionV relativeFrom="paragraph">
                <wp:posOffset>133350</wp:posOffset>
              </wp:positionV>
              <wp:extent cx="1375410" cy="254000"/>
              <wp:effectExtent l="0" t="0" r="0" b="0"/>
              <wp:wrapNone/>
              <wp:docPr id="1130989554" name="مستطيل 11309895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541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1845AC" w14:textId="77777777" w:rsidR="00502829" w:rsidRPr="007C020A" w:rsidRDefault="00502829" w:rsidP="00502829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62A1C2" id="مستطيل 1130989554" o:spid="_x0000_s1212" style="position:absolute;left:0;text-align:left;margin-left:-23.75pt;margin-top:10.5pt;width:108.3pt;height:2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" filled="f" stroked="f" strokeweight="1pt">
              <v:textbox>
                <w:txbxContent>
                  <w:p w14:paraId="7D1845AC" w14:textId="77777777" w:rsidR="00502829" w:rsidRPr="007C020A" w:rsidRDefault="00502829" w:rsidP="00502829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221DCDE4" wp14:editId="654977EB">
              <wp:simplePos x="0" y="0"/>
              <wp:positionH relativeFrom="column">
                <wp:posOffset>3357245</wp:posOffset>
              </wp:positionH>
              <wp:positionV relativeFrom="paragraph">
                <wp:posOffset>309880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E73C0AC" w14:textId="77777777" w:rsidR="00502829" w:rsidRPr="00DC31A5" w:rsidRDefault="00502829" w:rsidP="0050282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69B37766" w14:textId="77777777" w:rsidR="00502829" w:rsidRPr="00DC31A5" w:rsidRDefault="00502829" w:rsidP="0050282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24F87A12" w14:textId="77777777" w:rsidR="00502829" w:rsidRPr="00DC31A5" w:rsidRDefault="00502829" w:rsidP="0050282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6B6FBB3C" w14:textId="77777777" w:rsidR="00502829" w:rsidRPr="00DC31A5" w:rsidRDefault="00502829" w:rsidP="0050282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386EDD91" w14:textId="77777777" w:rsidR="00502829" w:rsidRDefault="00502829" w:rsidP="0050282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1036C564" w14:textId="77777777" w:rsidR="00502829" w:rsidRPr="00DC31A5" w:rsidRDefault="00502829" w:rsidP="0050282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1DCDE4" id="مستطيل 38" o:spid="_x0000_s1213" style="position:absolute;left:0;text-align:left;margin-left:264.35pt;margin-top:24.4pt;width:186.95pt;height:110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0Qs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" filled="f" stroked="f" strokeweight="1pt">
              <v:textbox>
                <w:txbxContent>
                  <w:p w14:paraId="6E73C0AC" w14:textId="77777777" w:rsidR="00502829" w:rsidRPr="00DC31A5" w:rsidRDefault="00502829" w:rsidP="0050282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69B37766" w14:textId="77777777" w:rsidR="00502829" w:rsidRPr="00DC31A5" w:rsidRDefault="00502829" w:rsidP="0050282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24F87A12" w14:textId="77777777" w:rsidR="00502829" w:rsidRPr="00DC31A5" w:rsidRDefault="00502829" w:rsidP="0050282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6B6FBB3C" w14:textId="77777777" w:rsidR="00502829" w:rsidRPr="00DC31A5" w:rsidRDefault="00502829" w:rsidP="0050282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386EDD91" w14:textId="77777777" w:rsidR="00502829" w:rsidRDefault="00502829" w:rsidP="0050282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1036C564" w14:textId="77777777" w:rsidR="00502829" w:rsidRPr="00DC31A5" w:rsidRDefault="00502829" w:rsidP="0050282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7BB7D" w14:textId="77777777" w:rsidR="007A4957" w:rsidRDefault="007A4957" w:rsidP="00F53D08">
      <w:pPr>
        <w:spacing w:line="240" w:lineRule="auto"/>
      </w:pPr>
      <w:r>
        <w:separator/>
      </w:r>
    </w:p>
  </w:footnote>
  <w:footnote w:type="continuationSeparator" w:id="0">
    <w:p w14:paraId="7B12CCE2" w14:textId="77777777" w:rsidR="007A4957" w:rsidRDefault="007A4957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F3794" w14:textId="77777777" w:rsidR="00502829" w:rsidRDefault="0050282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4A1A" w14:textId="77777777" w:rsidR="00E4514E" w:rsidRDefault="00E4514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77AEF98C" wp14:editId="0EA8777C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5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8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25A1A680" id="Group 2" o:spid="_x0000_s1026" alt="&quot;&quot;" style="position:absolute;margin-left:561.1pt;margin-top:0;width:612.3pt;height:792.05pt;z-index:251667456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Ariim95AkAAPw2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" filled="f" stroked="f" strokeweight="1pt"/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0DCD4" w14:textId="77777777" w:rsidR="00502829" w:rsidRDefault="00502829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6F8EF" w14:textId="77777777" w:rsidR="00E4514E" w:rsidRDefault="00D90411">
    <w:pPr>
      <w:pStyle w:val="a3"/>
    </w:pPr>
    <w:r w:rsidRPr="00BC6FB1">
      <w:rPr>
        <w:noProof/>
        <w:lang w:bidi="ar-EG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7743C3EA" wp14:editId="7DBFE56F">
              <wp:simplePos x="0" y="0"/>
              <wp:positionH relativeFrom="margin">
                <wp:posOffset>-1334770</wp:posOffset>
              </wp:positionH>
              <wp:positionV relativeFrom="paragraph">
                <wp:posOffset>-456565</wp:posOffset>
              </wp:positionV>
              <wp:extent cx="8236585" cy="2700021"/>
              <wp:effectExtent l="0" t="0" r="12065" b="24130"/>
              <wp:wrapNone/>
              <wp:docPr id="1427915141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36585" cy="2700021"/>
                        <a:chOff x="0" y="0"/>
                        <a:chExt cx="8236585" cy="2700021"/>
                      </a:xfrm>
                    </wpg:grpSpPr>
                    <wpg:grpSp>
                      <wpg:cNvPr id="1853064769" name="Group 1853064769"/>
                      <wpg:cNvGrpSpPr/>
                      <wpg:grpSpPr>
                        <a:xfrm>
                          <a:off x="268288" y="0"/>
                          <a:ext cx="7700010" cy="2700021"/>
                          <a:chOff x="268288" y="0"/>
                          <a:chExt cx="7023335" cy="2700343"/>
                        </a:xfrm>
                      </wpg:grpSpPr>
                      <wps:wsp>
                        <wps:cNvPr id="1518501991" name="Rectangle 1518501991"/>
                        <wps:cNvSpPr/>
                        <wps:spPr>
                          <a:xfrm>
                            <a:off x="404270" y="0"/>
                            <a:ext cx="6887353" cy="12225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21528376" name="Rectangle 2021528376"/>
                        <wps:cNvSpPr/>
                        <wps:spPr>
                          <a:xfrm>
                            <a:off x="5995027" y="0"/>
                            <a:ext cx="1296144" cy="2700343"/>
                          </a:xfrm>
                          <a:prstGeom prst="rect">
                            <a:avLst/>
                          </a:prstGeom>
                          <a:solidFill>
                            <a:srgbClr val="168489">
                              <a:alpha val="75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05821213" name="Rectangle 1105821213"/>
                        <wps:cNvSpPr/>
                        <wps:spPr>
                          <a:xfrm>
                            <a:off x="268288" y="1221783"/>
                            <a:ext cx="661781" cy="14325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363270975" name="Rectangle: Rounded Corners 1363270975"/>
                      <wps:cNvSpPr/>
                      <wps:spPr>
                        <a:xfrm rot="16200000" flipH="1">
                          <a:off x="4095750" y="-1440814"/>
                          <a:ext cx="45085" cy="8236585"/>
                        </a:xfrm>
                        <a:prstGeom prst="roundRect">
                          <a:avLst/>
                        </a:pr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46755500" id="Group 8" o:spid="_x0000_s1026" style="position:absolute;margin-left:-105.1pt;margin-top:-35.95pt;width:648.55pt;height:212.6pt;z-index:251672576;mso-position-horizontal-relative:margin" coordsize="82365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">
              <v:group id="Group 1853064769" o:spid="_x0000_s1027" style="position:absolute;left:2682;width:77000;height:27000" coordorigin="2682" coordsize="70233,27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">
                <v:rect id="Rectangle 1518501991" o:spid="_x0000_s1028" style="position:absolute;left:4042;width:68874;height:12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" fillcolor="#a5a5a5 [2092]" stroked="f" strokeweight="1pt">
                  <v:fill opacity="49087f"/>
                </v:rect>
                <v:rect id="Rectangle 2021528376" o:spid="_x0000_s1029" style="position:absolute;left:59950;width:12961;height:27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" fillcolor="#168489" stroked="f" strokeweight="1pt">
                  <v:fill opacity="49087f"/>
                </v:rect>
                <v:rect id="Rectangle 1105821213" o:spid="_x0000_s1030" style="position:absolute;left:2682;top:12217;width:6618;height:143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" fillcolor="#a5a5a5 [2092]" stroked="f" strokeweight="1pt">
                  <v:fill opacity="49087f"/>
                </v:rect>
              </v:group>
              <v:roundrect id="Rectangle: Rounded Corners 1363270975" o:spid="_x0000_s1031" style="position:absolute;left:40957;top:-14408;width:451;height:82365;rotation:90;flip:x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" fillcolor="#168489" strokecolor="#168489" strokeweight="1pt">
                <v:stroke joinstyle="miter"/>
              </v:roundrect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5D1D639" wp14:editId="1E142F23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1551662054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C785C2" id="Rectangle 28" o:spid="_x0000_s1026" style="position:absolute;margin-left:-71.25pt;margin-top:-36pt;width:612pt;height:11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44709" w14:textId="77777777" w:rsidR="0046609B" w:rsidRDefault="0046609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076110CF" wp14:editId="31CE866E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300891480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9AA3AC5" id="Rectangle 28" o:spid="_x0000_s1026" style="position:absolute;margin-left:-71.25pt;margin-top:-36pt;width:612pt;height:11in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68F26" w14:textId="77777777" w:rsidR="0046609B" w:rsidRDefault="0046609B">
    <w:pPr>
      <w:pStyle w:val="a3"/>
    </w:pPr>
    <w:r w:rsidRPr="00BC6FB1">
      <w:rPr>
        <w:noProof/>
        <w:lang w:bidi="ar-EG"/>
      </w:rPr>
      <mc:AlternateContent>
        <mc:Choice Requires="wpg">
          <w:drawing>
            <wp:anchor distT="0" distB="0" distL="114300" distR="114300" simplePos="0" relativeHeight="251682816" behindDoc="0" locked="0" layoutInCell="1" allowOverlap="1" wp14:anchorId="5B07EA66" wp14:editId="59B82CFC">
              <wp:simplePos x="0" y="0"/>
              <wp:positionH relativeFrom="margin">
                <wp:posOffset>-1334770</wp:posOffset>
              </wp:positionH>
              <wp:positionV relativeFrom="paragraph">
                <wp:posOffset>-456565</wp:posOffset>
              </wp:positionV>
              <wp:extent cx="8236585" cy="2700021"/>
              <wp:effectExtent l="0" t="0" r="12065" b="24130"/>
              <wp:wrapNone/>
              <wp:docPr id="401060902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36585" cy="2700021"/>
                        <a:chOff x="0" y="0"/>
                        <a:chExt cx="8236585" cy="2700021"/>
                      </a:xfrm>
                    </wpg:grpSpPr>
                    <wpg:grpSp>
                      <wpg:cNvPr id="728546656" name="Group 728546656"/>
                      <wpg:cNvGrpSpPr/>
                      <wpg:grpSpPr>
                        <a:xfrm>
                          <a:off x="268288" y="0"/>
                          <a:ext cx="7700010" cy="2700021"/>
                          <a:chOff x="268288" y="0"/>
                          <a:chExt cx="7023335" cy="2700343"/>
                        </a:xfrm>
                      </wpg:grpSpPr>
                      <wps:wsp>
                        <wps:cNvPr id="684437785" name="Rectangle 684437785"/>
                        <wps:cNvSpPr/>
                        <wps:spPr>
                          <a:xfrm>
                            <a:off x="404270" y="0"/>
                            <a:ext cx="6887353" cy="12225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49334200" name="Rectangle 949334200"/>
                        <wps:cNvSpPr/>
                        <wps:spPr>
                          <a:xfrm>
                            <a:off x="5995027" y="0"/>
                            <a:ext cx="1296144" cy="2700343"/>
                          </a:xfrm>
                          <a:prstGeom prst="rect">
                            <a:avLst/>
                          </a:prstGeom>
                          <a:solidFill>
                            <a:srgbClr val="168489">
                              <a:alpha val="75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81364558" name="Rectangle 1981364558"/>
                        <wps:cNvSpPr/>
                        <wps:spPr>
                          <a:xfrm>
                            <a:off x="268288" y="1221783"/>
                            <a:ext cx="661781" cy="14325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89784036" name="Rectangle: Rounded Corners 589784036"/>
                      <wps:cNvSpPr/>
                      <wps:spPr>
                        <a:xfrm rot="16200000" flipH="1">
                          <a:off x="4095750" y="-1440814"/>
                          <a:ext cx="45085" cy="8236585"/>
                        </a:xfrm>
                        <a:prstGeom prst="roundRect">
                          <a:avLst/>
                        </a:pr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12E1D955" id="Group 8" o:spid="_x0000_s1026" style="position:absolute;margin-left:-105.1pt;margin-top:-35.95pt;width:648.55pt;height:212.6pt;z-index:251682816;mso-position-horizontal-relative:margin" coordsize="82365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">
              <v:group id="Group 728546656" o:spid="_x0000_s1027" style="position:absolute;left:2682;width:77000;height:27000" coordorigin="2682" coordsize="70233,27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">
                <v:rect id="Rectangle 684437785" o:spid="_x0000_s1028" style="position:absolute;left:4042;width:68874;height:12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" fillcolor="#a5a5a5 [2092]" stroked="f" strokeweight="1pt">
                  <v:fill opacity="49087f"/>
                </v:rect>
                <v:rect id="Rectangle 949334200" o:spid="_x0000_s1029" style="position:absolute;left:59950;width:12961;height:27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" fillcolor="#168489" stroked="f" strokeweight="1pt">
                  <v:fill opacity="49087f"/>
                </v:rect>
                <v:rect id="Rectangle 1981364558" o:spid="_x0000_s1030" style="position:absolute;left:2682;top:12217;width:6618;height:143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" fillcolor="#a5a5a5 [2092]" stroked="f" strokeweight="1pt">
                  <v:fill opacity="49087f"/>
                </v:rect>
              </v:group>
              <v:roundrect id="Rectangle: Rounded Corners 589784036" o:spid="_x0000_s1031" style="position:absolute;left:40957;top:-14408;width:451;height:82365;rotation:90;flip:x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" fillcolor="#168489" strokecolor="#168489" strokeweight="1pt">
                <v:stroke joinstyle="miter"/>
              </v:roundrect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09A2A8E6" wp14:editId="403641DE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1892477704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9FDF1E2" id="Rectangle 28" o:spid="_x0000_s1026" style="position:absolute;margin-left:-71.25pt;margin-top:-36pt;width:612pt;height:1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3" type="#_x0000_t75" style="width:399.85pt;height:373.5pt" o:bullet="t">
        <v:imagedata r:id="rId1" o:title="Picture1"/>
      </v:shape>
    </w:pict>
  </w:numPicBullet>
  <w:numPicBullet w:numPicBulletId="1">
    <w:pict>
      <v:shape id="_x0000_i1114" type="#_x0000_t75" style="width:409.5pt;height:409.5pt" o:bullet="t">
        <v:imagedata r:id="rId2" o:title="436303"/>
      </v:shape>
    </w:pict>
  </w:numPicBullet>
  <w:numPicBullet w:numPicBulletId="2">
    <w:pict>
      <v:shape w14:anchorId="0DFB1FF1" id="_x0000_i1115" type="#_x0000_t75" style="width:48pt;height:48pt;visibility:visible;mso-wrap-style:square" o:bullet="t">
        <v:imagedata r:id="rId3" o:title=""/>
      </v:shape>
    </w:pict>
  </w:numPicBullet>
  <w:abstractNum w:abstractNumId="0" w15:restartNumberingAfterBreak="0">
    <w:nsid w:val="00B26953"/>
    <w:multiLevelType w:val="hybridMultilevel"/>
    <w:tmpl w:val="65909F0C"/>
    <w:lvl w:ilvl="0" w:tplc="FFFFFFFF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73BE9B32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425B4"/>
    <w:multiLevelType w:val="hybridMultilevel"/>
    <w:tmpl w:val="5B542EDC"/>
    <w:lvl w:ilvl="0" w:tplc="266ED050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F60D5"/>
    <w:multiLevelType w:val="hybridMultilevel"/>
    <w:tmpl w:val="9E7A5D0A"/>
    <w:lvl w:ilvl="0" w:tplc="FFFFFFFF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73BE9B32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4A15"/>
    <w:multiLevelType w:val="multilevel"/>
    <w:tmpl w:val="CD642974"/>
    <w:lvl w:ilvl="0">
      <w:start w:val="1"/>
      <w:numFmt w:val="bullet"/>
      <w:lvlText w:val=""/>
      <w:lvlPicBulletId w:val="2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color w:val="auto"/>
        <w:sz w:val="24"/>
        <w:szCs w:val="24"/>
      </w:rPr>
    </w:lvl>
    <w:lvl w:ilvl="1">
      <w:numFmt w:val="bullet"/>
      <w:lvlText w:val="•"/>
      <w:lvlJc w:val="left"/>
      <w:pPr>
        <w:ind w:left="1530" w:hanging="720"/>
      </w:pPr>
      <w:rPr>
        <w:rFonts w:ascii="Sakkal Majalla" w:eastAsiaTheme="minorHAnsi" w:hAnsi="Sakkal Majalla" w:cs="Sakkal Majalla" w:hint="default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DC6E3C"/>
    <w:multiLevelType w:val="multilevel"/>
    <w:tmpl w:val="F4040828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AD1416"/>
    <w:multiLevelType w:val="hybridMultilevel"/>
    <w:tmpl w:val="19567D30"/>
    <w:lvl w:ilvl="0" w:tplc="FFFFFFFF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73BE9B32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D38FD"/>
    <w:multiLevelType w:val="hybridMultilevel"/>
    <w:tmpl w:val="7DB04360"/>
    <w:lvl w:ilvl="0" w:tplc="B7F01982">
      <w:start w:val="8"/>
      <w:numFmt w:val="bullet"/>
      <w:lvlText w:val=""/>
      <w:lvlPicBulletId w:val="1"/>
      <w:lvlJc w:val="left"/>
      <w:pPr>
        <w:ind w:left="510" w:hanging="510"/>
      </w:pPr>
      <w:rPr>
        <w:rFonts w:ascii="Symbol" w:eastAsia="Adobe Ming Std L" w:hAnsi="Symbol" w:hint="default"/>
        <w:color w:val="auto"/>
        <w:sz w:val="36"/>
        <w:szCs w:val="36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AE108B"/>
    <w:multiLevelType w:val="hybridMultilevel"/>
    <w:tmpl w:val="D410F196"/>
    <w:lvl w:ilvl="0" w:tplc="42D8C848">
      <w:start w:val="8"/>
      <w:numFmt w:val="bullet"/>
      <w:lvlText w:val=""/>
      <w:lvlPicBulletId w:val="1"/>
      <w:lvlJc w:val="left"/>
      <w:pPr>
        <w:ind w:left="576" w:hanging="576"/>
      </w:pPr>
      <w:rPr>
        <w:rFonts w:ascii="Symbol" w:eastAsia="Adobe Ming Std 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4834587">
    <w:abstractNumId w:val="8"/>
  </w:num>
  <w:num w:numId="2" w16cid:durableId="1422525028">
    <w:abstractNumId w:val="3"/>
  </w:num>
  <w:num w:numId="3" w16cid:durableId="1676304990">
    <w:abstractNumId w:val="3"/>
  </w:num>
  <w:num w:numId="4" w16cid:durableId="876237233">
    <w:abstractNumId w:val="1"/>
  </w:num>
  <w:num w:numId="5" w16cid:durableId="540244483">
    <w:abstractNumId w:val="1"/>
  </w:num>
  <w:num w:numId="6" w16cid:durableId="41878035">
    <w:abstractNumId w:val="9"/>
  </w:num>
  <w:num w:numId="7" w16cid:durableId="118842212">
    <w:abstractNumId w:val="7"/>
  </w:num>
  <w:num w:numId="8" w16cid:durableId="1263147637">
    <w:abstractNumId w:val="4"/>
  </w:num>
  <w:num w:numId="9" w16cid:durableId="1139372672">
    <w:abstractNumId w:val="5"/>
  </w:num>
  <w:num w:numId="10" w16cid:durableId="840241356">
    <w:abstractNumId w:val="6"/>
  </w:num>
  <w:num w:numId="11" w16cid:durableId="1713530550">
    <w:abstractNumId w:val="0"/>
  </w:num>
  <w:num w:numId="12" w16cid:durableId="6151356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0D4"/>
    <w:rsid w:val="00015BA6"/>
    <w:rsid w:val="000175C5"/>
    <w:rsid w:val="00017C30"/>
    <w:rsid w:val="000247F2"/>
    <w:rsid w:val="00026EBD"/>
    <w:rsid w:val="00031285"/>
    <w:rsid w:val="00040B1C"/>
    <w:rsid w:val="00052041"/>
    <w:rsid w:val="00057FFB"/>
    <w:rsid w:val="0006418D"/>
    <w:rsid w:val="000724CA"/>
    <w:rsid w:val="00075B3B"/>
    <w:rsid w:val="0007723F"/>
    <w:rsid w:val="00085163"/>
    <w:rsid w:val="00090487"/>
    <w:rsid w:val="000B4041"/>
    <w:rsid w:val="000C4B58"/>
    <w:rsid w:val="000F65A1"/>
    <w:rsid w:val="001101A0"/>
    <w:rsid w:val="001239F5"/>
    <w:rsid w:val="00126A79"/>
    <w:rsid w:val="0013146F"/>
    <w:rsid w:val="00146067"/>
    <w:rsid w:val="00150A53"/>
    <w:rsid w:val="001524BD"/>
    <w:rsid w:val="00194181"/>
    <w:rsid w:val="00195C1F"/>
    <w:rsid w:val="001D1A3B"/>
    <w:rsid w:val="001D350A"/>
    <w:rsid w:val="001F0B9B"/>
    <w:rsid w:val="002021EF"/>
    <w:rsid w:val="00206D6C"/>
    <w:rsid w:val="0021196B"/>
    <w:rsid w:val="0022035D"/>
    <w:rsid w:val="00226469"/>
    <w:rsid w:val="00235BF7"/>
    <w:rsid w:val="002405DB"/>
    <w:rsid w:val="00252BF8"/>
    <w:rsid w:val="00283647"/>
    <w:rsid w:val="0028392F"/>
    <w:rsid w:val="002A1158"/>
    <w:rsid w:val="002C1700"/>
    <w:rsid w:val="002D301E"/>
    <w:rsid w:val="002E6293"/>
    <w:rsid w:val="002F58A5"/>
    <w:rsid w:val="003000E6"/>
    <w:rsid w:val="00305CD1"/>
    <w:rsid w:val="0032182E"/>
    <w:rsid w:val="00351640"/>
    <w:rsid w:val="00351BFB"/>
    <w:rsid w:val="0035503C"/>
    <w:rsid w:val="00363F3E"/>
    <w:rsid w:val="0036611D"/>
    <w:rsid w:val="0037091C"/>
    <w:rsid w:val="00372687"/>
    <w:rsid w:val="00383BA6"/>
    <w:rsid w:val="00394764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3938"/>
    <w:rsid w:val="00434D3A"/>
    <w:rsid w:val="00440E77"/>
    <w:rsid w:val="00451C2C"/>
    <w:rsid w:val="004551E6"/>
    <w:rsid w:val="0046609B"/>
    <w:rsid w:val="004B21EA"/>
    <w:rsid w:val="004C02BF"/>
    <w:rsid w:val="004E7F53"/>
    <w:rsid w:val="00502829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97B9E"/>
    <w:rsid w:val="005A14EB"/>
    <w:rsid w:val="005B19EA"/>
    <w:rsid w:val="005B20FB"/>
    <w:rsid w:val="005B394D"/>
    <w:rsid w:val="005B6BA6"/>
    <w:rsid w:val="005C4566"/>
    <w:rsid w:val="005E1791"/>
    <w:rsid w:val="005F43F4"/>
    <w:rsid w:val="00605A10"/>
    <w:rsid w:val="006062A0"/>
    <w:rsid w:val="00610759"/>
    <w:rsid w:val="00620AB0"/>
    <w:rsid w:val="00635307"/>
    <w:rsid w:val="00636A52"/>
    <w:rsid w:val="00643F60"/>
    <w:rsid w:val="00662B48"/>
    <w:rsid w:val="00685B67"/>
    <w:rsid w:val="006A6D23"/>
    <w:rsid w:val="006A7D92"/>
    <w:rsid w:val="006B610D"/>
    <w:rsid w:val="006B6382"/>
    <w:rsid w:val="006C0B9D"/>
    <w:rsid w:val="006C3ECB"/>
    <w:rsid w:val="006E04F3"/>
    <w:rsid w:val="006E2B00"/>
    <w:rsid w:val="006F1D3A"/>
    <w:rsid w:val="006F4600"/>
    <w:rsid w:val="007067A6"/>
    <w:rsid w:val="00713FA8"/>
    <w:rsid w:val="00724E42"/>
    <w:rsid w:val="00732AAA"/>
    <w:rsid w:val="007511C6"/>
    <w:rsid w:val="00774F12"/>
    <w:rsid w:val="007900DD"/>
    <w:rsid w:val="007A4957"/>
    <w:rsid w:val="007B5069"/>
    <w:rsid w:val="007C1E73"/>
    <w:rsid w:val="007D45C4"/>
    <w:rsid w:val="007E321C"/>
    <w:rsid w:val="007F2463"/>
    <w:rsid w:val="007F4B8E"/>
    <w:rsid w:val="00804E71"/>
    <w:rsid w:val="00806022"/>
    <w:rsid w:val="00820E6E"/>
    <w:rsid w:val="008247B4"/>
    <w:rsid w:val="00834853"/>
    <w:rsid w:val="008452D0"/>
    <w:rsid w:val="008500D7"/>
    <w:rsid w:val="008509A1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8F6AC3"/>
    <w:rsid w:val="00900F65"/>
    <w:rsid w:val="00902465"/>
    <w:rsid w:val="00956C42"/>
    <w:rsid w:val="0096391B"/>
    <w:rsid w:val="00970EC2"/>
    <w:rsid w:val="00973809"/>
    <w:rsid w:val="00984B17"/>
    <w:rsid w:val="00985605"/>
    <w:rsid w:val="009A0B1B"/>
    <w:rsid w:val="009A4182"/>
    <w:rsid w:val="009A62A9"/>
    <w:rsid w:val="009A6AC5"/>
    <w:rsid w:val="009B4AF8"/>
    <w:rsid w:val="009D0FBD"/>
    <w:rsid w:val="009F6370"/>
    <w:rsid w:val="00A01020"/>
    <w:rsid w:val="00A03683"/>
    <w:rsid w:val="00A050E3"/>
    <w:rsid w:val="00A13DD8"/>
    <w:rsid w:val="00A249AA"/>
    <w:rsid w:val="00A25638"/>
    <w:rsid w:val="00A34119"/>
    <w:rsid w:val="00A4307E"/>
    <w:rsid w:val="00A43A2C"/>
    <w:rsid w:val="00A651BF"/>
    <w:rsid w:val="00A80DC9"/>
    <w:rsid w:val="00A864D0"/>
    <w:rsid w:val="00A879D7"/>
    <w:rsid w:val="00A9124F"/>
    <w:rsid w:val="00A94163"/>
    <w:rsid w:val="00AA125F"/>
    <w:rsid w:val="00AB6ABD"/>
    <w:rsid w:val="00AE3BF6"/>
    <w:rsid w:val="00B04A3D"/>
    <w:rsid w:val="00B17DD2"/>
    <w:rsid w:val="00B246E6"/>
    <w:rsid w:val="00B30CCA"/>
    <w:rsid w:val="00B35D4D"/>
    <w:rsid w:val="00B36E13"/>
    <w:rsid w:val="00B37BEB"/>
    <w:rsid w:val="00B45695"/>
    <w:rsid w:val="00B47107"/>
    <w:rsid w:val="00B57307"/>
    <w:rsid w:val="00B72FA3"/>
    <w:rsid w:val="00B85C78"/>
    <w:rsid w:val="00B9126E"/>
    <w:rsid w:val="00B9763C"/>
    <w:rsid w:val="00BB6B1A"/>
    <w:rsid w:val="00BC4B17"/>
    <w:rsid w:val="00BE3CCA"/>
    <w:rsid w:val="00BF1976"/>
    <w:rsid w:val="00C02D67"/>
    <w:rsid w:val="00C13BE5"/>
    <w:rsid w:val="00C23FCA"/>
    <w:rsid w:val="00C31B74"/>
    <w:rsid w:val="00C411F6"/>
    <w:rsid w:val="00C67068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CF7647"/>
    <w:rsid w:val="00D01BB0"/>
    <w:rsid w:val="00D152DE"/>
    <w:rsid w:val="00D1706C"/>
    <w:rsid w:val="00D250D4"/>
    <w:rsid w:val="00D26A0B"/>
    <w:rsid w:val="00D313B8"/>
    <w:rsid w:val="00D32D17"/>
    <w:rsid w:val="00D374CF"/>
    <w:rsid w:val="00D514BF"/>
    <w:rsid w:val="00D6468C"/>
    <w:rsid w:val="00D80F3F"/>
    <w:rsid w:val="00D86B60"/>
    <w:rsid w:val="00D90411"/>
    <w:rsid w:val="00DB7EB2"/>
    <w:rsid w:val="00DC1968"/>
    <w:rsid w:val="00DC2CFD"/>
    <w:rsid w:val="00DD042E"/>
    <w:rsid w:val="00DE265B"/>
    <w:rsid w:val="00DE38D9"/>
    <w:rsid w:val="00DF470D"/>
    <w:rsid w:val="00DF73E5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75862"/>
    <w:rsid w:val="00E90509"/>
    <w:rsid w:val="00EA0BC7"/>
    <w:rsid w:val="00EA45AB"/>
    <w:rsid w:val="00EC0F6F"/>
    <w:rsid w:val="00EE5B34"/>
    <w:rsid w:val="00EF2182"/>
    <w:rsid w:val="00EF63CC"/>
    <w:rsid w:val="00F03305"/>
    <w:rsid w:val="00F15E72"/>
    <w:rsid w:val="00F2280D"/>
    <w:rsid w:val="00F25898"/>
    <w:rsid w:val="00F41306"/>
    <w:rsid w:val="00F472D2"/>
    <w:rsid w:val="00F53D08"/>
    <w:rsid w:val="00F657CC"/>
    <w:rsid w:val="00F66A05"/>
    <w:rsid w:val="00F67767"/>
    <w:rsid w:val="00F82E4B"/>
    <w:rsid w:val="00F91B1A"/>
    <w:rsid w:val="00FB756E"/>
    <w:rsid w:val="00FC76AF"/>
    <w:rsid w:val="00FD0BF8"/>
    <w:rsid w:val="00FD1CE8"/>
    <w:rsid w:val="00FE02DB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070681"/>
  <w15:chartTrackingRefBased/>
  <w15:docId w15:val="{5ACC5F83-3950-46CB-910B-7023F391B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CD1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link w:val="Char1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annotation reference"/>
    <w:basedOn w:val="a0"/>
    <w:uiPriority w:val="99"/>
    <w:semiHidden/>
    <w:unhideWhenUsed/>
    <w:rsid w:val="00DC1968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DC1968"/>
    <w:pPr>
      <w:spacing w:line="240" w:lineRule="auto"/>
    </w:pPr>
    <w:rPr>
      <w:sz w:val="20"/>
      <w:szCs w:val="20"/>
    </w:rPr>
  </w:style>
  <w:style w:type="character" w:customStyle="1" w:styleId="Char2">
    <w:name w:val="نص تعليق Char"/>
    <w:basedOn w:val="a0"/>
    <w:link w:val="a8"/>
    <w:uiPriority w:val="99"/>
    <w:semiHidden/>
    <w:rsid w:val="00DC1968"/>
    <w:rPr>
      <w:rFonts w:ascii="Times New Roman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DC1968"/>
    <w:rPr>
      <w:b/>
      <w:bCs/>
    </w:rPr>
  </w:style>
  <w:style w:type="character" w:customStyle="1" w:styleId="Char3">
    <w:name w:val="موضوع تعليق Char"/>
    <w:basedOn w:val="Char2"/>
    <w:link w:val="a9"/>
    <w:uiPriority w:val="99"/>
    <w:semiHidden/>
    <w:rsid w:val="00DC1968"/>
    <w:rPr>
      <w:rFonts w:ascii="Times New Roman" w:hAnsi="Times New Roman" w:cs="Times New Roman"/>
      <w:b/>
      <w:bCs/>
      <w:sz w:val="20"/>
      <w:szCs w:val="20"/>
    </w:rPr>
  </w:style>
  <w:style w:type="character" w:customStyle="1" w:styleId="Char1">
    <w:name w:val="سرد الفقرات Char"/>
    <w:link w:val="a5"/>
    <w:uiPriority w:val="34"/>
    <w:locked/>
    <w:rsid w:val="00D90411"/>
  </w:style>
  <w:style w:type="paragraph" w:customStyle="1" w:styleId="aa">
    <w:name w:val="فقرة"/>
    <w:basedOn w:val="ab"/>
    <w:link w:val="Char4"/>
    <w:qFormat/>
    <w:rsid w:val="00D90411"/>
    <w:pPr>
      <w:spacing w:line="360" w:lineRule="auto"/>
      <w:jc w:val="both"/>
    </w:pPr>
    <w:rPr>
      <w:rFonts w:ascii="Adobe Arabic" w:hAnsi="Adobe Arabic" w:cs="Adobe Arabic"/>
      <w:b/>
      <w:sz w:val="36"/>
      <w:szCs w:val="36"/>
    </w:rPr>
  </w:style>
  <w:style w:type="character" w:customStyle="1" w:styleId="Char4">
    <w:name w:val="فقرة Char"/>
    <w:basedOn w:val="a0"/>
    <w:link w:val="aa"/>
    <w:rsid w:val="00D90411"/>
    <w:rPr>
      <w:rFonts w:ascii="Adobe Arabic" w:hAnsi="Adobe Arabic" w:cs="Adobe Arabic"/>
      <w:b/>
      <w:sz w:val="36"/>
      <w:szCs w:val="36"/>
    </w:rPr>
  </w:style>
  <w:style w:type="paragraph" w:styleId="ab">
    <w:name w:val="No Spacing"/>
    <w:uiPriority w:val="1"/>
    <w:qFormat/>
    <w:rsid w:val="00D90411"/>
    <w:pPr>
      <w:bidi/>
      <w:spacing w:after="0" w:line="24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styleId="ac">
    <w:name w:val="Unresolved Mention"/>
    <w:basedOn w:val="a0"/>
    <w:uiPriority w:val="99"/>
    <w:semiHidden/>
    <w:unhideWhenUsed/>
    <w:rsid w:val="009738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21" Type="http://schemas.openxmlformats.org/officeDocument/2006/relationships/hyperlink" Target="http://www.dawliatraining.com" TargetMode="External"/><Relationship Id="rId42" Type="http://schemas.openxmlformats.org/officeDocument/2006/relationships/image" Target="media/image20.png"/><Relationship Id="rId47" Type="http://schemas.microsoft.com/office/2007/relationships/hdphoto" Target="media/hdphoto8.wdp"/><Relationship Id="rId63" Type="http://schemas.openxmlformats.org/officeDocument/2006/relationships/hyperlink" Target="http://www.dawliatraining.com" TargetMode="External"/><Relationship Id="rId68" Type="http://schemas.openxmlformats.org/officeDocument/2006/relationships/hyperlink" Target="http://www.dawliatraining.com" TargetMode="External"/><Relationship Id="rId16" Type="http://schemas.openxmlformats.org/officeDocument/2006/relationships/image" Target="media/image6.png"/><Relationship Id="rId11" Type="http://schemas.openxmlformats.org/officeDocument/2006/relationships/footer" Target="footer2.xml"/><Relationship Id="rId24" Type="http://schemas.openxmlformats.org/officeDocument/2006/relationships/header" Target="header5.xml"/><Relationship Id="rId32" Type="http://schemas.openxmlformats.org/officeDocument/2006/relationships/image" Target="media/image13.png"/><Relationship Id="rId37" Type="http://schemas.microsoft.com/office/2007/relationships/hdphoto" Target="media/hdphoto6.wdp"/><Relationship Id="rId40" Type="http://schemas.openxmlformats.org/officeDocument/2006/relationships/image" Target="media/image18.png"/><Relationship Id="rId45" Type="http://schemas.microsoft.com/office/2007/relationships/hdphoto" Target="media/hdphoto7.wdp"/><Relationship Id="rId53" Type="http://schemas.openxmlformats.org/officeDocument/2006/relationships/image" Target="media/image26.png"/><Relationship Id="rId58" Type="http://schemas.openxmlformats.org/officeDocument/2006/relationships/hyperlink" Target="http://www.dawliatraining.com" TargetMode="External"/><Relationship Id="rId66" Type="http://schemas.openxmlformats.org/officeDocument/2006/relationships/hyperlink" Target="http://www.dawliatraining.com" TargetMode="External"/><Relationship Id="rId74" Type="http://schemas.openxmlformats.org/officeDocument/2006/relationships/hyperlink" Target="http://www.dawliatraining.com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www.dawliatraining.com" TargetMode="External"/><Relationship Id="rId19" Type="http://schemas.openxmlformats.org/officeDocument/2006/relationships/image" Target="media/image8.png"/><Relationship Id="rId14" Type="http://schemas.openxmlformats.org/officeDocument/2006/relationships/image" Target="media/image4.jpg"/><Relationship Id="rId22" Type="http://schemas.openxmlformats.org/officeDocument/2006/relationships/hyperlink" Target="http://www.dawliatraining.com" TargetMode="External"/><Relationship Id="rId27" Type="http://schemas.microsoft.com/office/2007/relationships/hdphoto" Target="media/hdphoto1.wdp"/><Relationship Id="rId30" Type="http://schemas.openxmlformats.org/officeDocument/2006/relationships/image" Target="media/image12.png"/><Relationship Id="rId35" Type="http://schemas.microsoft.com/office/2007/relationships/hdphoto" Target="media/hdphoto5.wdp"/><Relationship Id="rId43" Type="http://schemas.openxmlformats.org/officeDocument/2006/relationships/image" Target="media/image21.png"/><Relationship Id="rId48" Type="http://schemas.openxmlformats.org/officeDocument/2006/relationships/hyperlink" Target="http://www.dawliatraining.com" TargetMode="External"/><Relationship Id="rId56" Type="http://schemas.openxmlformats.org/officeDocument/2006/relationships/hyperlink" Target="http://www.dawliatraining.com" TargetMode="External"/><Relationship Id="rId64" Type="http://schemas.openxmlformats.org/officeDocument/2006/relationships/hyperlink" Target="http://www.dawliatraining.com" TargetMode="External"/><Relationship Id="rId69" Type="http://schemas.openxmlformats.org/officeDocument/2006/relationships/hyperlink" Target="http://www.dawliatraining.com" TargetMode="External"/><Relationship Id="rId77" Type="http://schemas.openxmlformats.org/officeDocument/2006/relationships/header" Target="header6.xml"/><Relationship Id="rId8" Type="http://schemas.openxmlformats.org/officeDocument/2006/relationships/header" Target="header1.xml"/><Relationship Id="rId51" Type="http://schemas.openxmlformats.org/officeDocument/2006/relationships/hyperlink" Target="http://www.dawliatraining.com" TargetMode="External"/><Relationship Id="rId72" Type="http://schemas.openxmlformats.org/officeDocument/2006/relationships/hyperlink" Target="http://www.dawliatraining.com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image" Target="media/image7.png"/><Relationship Id="rId25" Type="http://schemas.openxmlformats.org/officeDocument/2006/relationships/footer" Target="footer4.xml"/><Relationship Id="rId33" Type="http://schemas.microsoft.com/office/2007/relationships/hdphoto" Target="media/hdphoto4.wdp"/><Relationship Id="rId38" Type="http://schemas.openxmlformats.org/officeDocument/2006/relationships/image" Target="media/image16.png"/><Relationship Id="rId46" Type="http://schemas.openxmlformats.org/officeDocument/2006/relationships/image" Target="media/image23.png"/><Relationship Id="rId59" Type="http://schemas.openxmlformats.org/officeDocument/2006/relationships/hyperlink" Target="http://www.dawliatraining.com" TargetMode="External"/><Relationship Id="rId67" Type="http://schemas.openxmlformats.org/officeDocument/2006/relationships/hyperlink" Target="http://www.dawliatraining.com" TargetMode="External"/><Relationship Id="rId20" Type="http://schemas.openxmlformats.org/officeDocument/2006/relationships/hyperlink" Target="http://www.dawliatraining.com" TargetMode="External"/><Relationship Id="rId41" Type="http://schemas.openxmlformats.org/officeDocument/2006/relationships/image" Target="media/image19.png"/><Relationship Id="rId54" Type="http://schemas.openxmlformats.org/officeDocument/2006/relationships/hyperlink" Target="http://www.dawliatraining.com" TargetMode="External"/><Relationship Id="rId62" Type="http://schemas.openxmlformats.org/officeDocument/2006/relationships/hyperlink" Target="http://www.dawliatraining.com" TargetMode="External"/><Relationship Id="rId70" Type="http://schemas.openxmlformats.org/officeDocument/2006/relationships/hyperlink" Target="http://www.dawliatraining.com" TargetMode="External"/><Relationship Id="rId75" Type="http://schemas.openxmlformats.org/officeDocument/2006/relationships/hyperlink" Target="http://www.dawliatraining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image" Target="media/image24.png"/><Relationship Id="rId57" Type="http://schemas.openxmlformats.org/officeDocument/2006/relationships/hyperlink" Target="http://www.dawliatraining.com" TargetMode="External"/><Relationship Id="rId10" Type="http://schemas.openxmlformats.org/officeDocument/2006/relationships/footer" Target="footer1.xml"/><Relationship Id="rId31" Type="http://schemas.microsoft.com/office/2007/relationships/hdphoto" Target="media/hdphoto3.wdp"/><Relationship Id="rId44" Type="http://schemas.openxmlformats.org/officeDocument/2006/relationships/image" Target="media/image22.png"/><Relationship Id="rId52" Type="http://schemas.openxmlformats.org/officeDocument/2006/relationships/image" Target="media/image25.png"/><Relationship Id="rId60" Type="http://schemas.openxmlformats.org/officeDocument/2006/relationships/hyperlink" Target="http://www.dawliatraining.com" TargetMode="External"/><Relationship Id="rId65" Type="http://schemas.openxmlformats.org/officeDocument/2006/relationships/hyperlink" Target="http://www.dawliatraining.com" TargetMode="External"/><Relationship Id="rId73" Type="http://schemas.openxmlformats.org/officeDocument/2006/relationships/hyperlink" Target="http://www.dawliatraining.com" TargetMode="External"/><Relationship Id="rId78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9" Type="http://schemas.openxmlformats.org/officeDocument/2006/relationships/image" Target="media/image17.png"/><Relationship Id="rId34" Type="http://schemas.openxmlformats.org/officeDocument/2006/relationships/image" Target="media/image14.png"/><Relationship Id="rId50" Type="http://schemas.microsoft.com/office/2007/relationships/hdphoto" Target="media/hdphoto9.wdp"/><Relationship Id="rId55" Type="http://schemas.openxmlformats.org/officeDocument/2006/relationships/image" Target="media/image27.png"/><Relationship Id="rId76" Type="http://schemas.openxmlformats.org/officeDocument/2006/relationships/hyperlink" Target="http://www.dawliatraining.com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dawliatraining.com" TargetMode="External"/><Relationship Id="rId2" Type="http://schemas.openxmlformats.org/officeDocument/2006/relationships/numbering" Target="numbering.xml"/><Relationship Id="rId29" Type="http://schemas.microsoft.com/office/2007/relationships/hdphoto" Target="media/hdphoto2.wdp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605;&#1604;&#1601;%20&#1578;&#1593;&#1585;&#1610;&#1601;&#161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ملف تعريفي</Template>
  <TotalTime>13</TotalTime>
  <Pages>11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5</cp:revision>
  <cp:lastPrinted>2022-03-26T18:07:00Z</cp:lastPrinted>
  <dcterms:created xsi:type="dcterms:W3CDTF">2025-11-14T07:12:00Z</dcterms:created>
  <dcterms:modified xsi:type="dcterms:W3CDTF">2026-03-08T07:56:00Z</dcterms:modified>
</cp:coreProperties>
</file>